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809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122"/>
        <w:gridCol w:w="3687"/>
      </w:tblGrid>
      <w:tr w:rsidR="00457FFE" w14:paraId="7E76ECEB" w14:textId="77777777" w:rsidTr="00304CB9">
        <w:trPr>
          <w:trHeight w:hRule="exact" w:val="1588"/>
        </w:trPr>
        <w:tc>
          <w:tcPr>
            <w:tcW w:w="6122" w:type="dxa"/>
          </w:tcPr>
          <w:p w14:paraId="0D18CC72" w14:textId="77777777" w:rsidR="006E7AC6" w:rsidRPr="007055B1" w:rsidRDefault="006E7AC6" w:rsidP="006E7AC6">
            <w:pPr>
              <w:widowControl w:val="0"/>
              <w:spacing w:line="260" w:lineRule="exact"/>
              <w:rPr>
                <w:sz w:val="21"/>
              </w:rPr>
            </w:pPr>
          </w:p>
        </w:tc>
        <w:tc>
          <w:tcPr>
            <w:tcW w:w="3687" w:type="dxa"/>
            <w:vMerge w:val="restart"/>
          </w:tcPr>
          <w:p w14:paraId="0B67DEAD" w14:textId="77777777" w:rsidR="00457FFE" w:rsidRDefault="00457FFE" w:rsidP="006E7AC6">
            <w:pPr>
              <w:widowControl w:val="0"/>
              <w:spacing w:line="200" w:lineRule="exact"/>
            </w:pPr>
          </w:p>
          <w:p w14:paraId="2AD63B3C" w14:textId="77777777" w:rsidR="00AD4320" w:rsidRDefault="00AD4320" w:rsidP="006E7AC6">
            <w:pPr>
              <w:widowControl w:val="0"/>
              <w:spacing w:line="200" w:lineRule="exact"/>
            </w:pPr>
          </w:p>
          <w:p w14:paraId="77AB42F6" w14:textId="77777777" w:rsidR="00CA3BCA" w:rsidRPr="00D907EE" w:rsidRDefault="00CA3BCA" w:rsidP="00CA3BCA">
            <w:pPr>
              <w:widowControl w:val="0"/>
              <w:spacing w:line="100" w:lineRule="exact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</w:t>
            </w:r>
            <w:r w:rsidRPr="00CA3BCA">
              <w:rPr>
                <w:vanish/>
                <w:sz w:val="8"/>
                <w:szCs w:val="8"/>
              </w:rPr>
              <w:t>nicht löschen</w:t>
            </w:r>
            <w:r w:rsidRPr="00D907EE">
              <w:rPr>
                <w:sz w:val="8"/>
                <w:szCs w:val="8"/>
              </w:rPr>
              <w:t xml:space="preserve"> </w:t>
            </w:r>
          </w:p>
          <w:p w14:paraId="0034D33A" w14:textId="77777777" w:rsidR="0091141D" w:rsidRDefault="0091141D" w:rsidP="006E7AC6">
            <w:pPr>
              <w:widowControl w:val="0"/>
              <w:spacing w:line="200" w:lineRule="exact"/>
            </w:pPr>
            <w:bookmarkStart w:id="0" w:name="Tab3Adresse"/>
            <w:r>
              <w:t>Tiefbauamt</w:t>
            </w:r>
          </w:p>
          <w:p w14:paraId="0598154A" w14:textId="77777777" w:rsidR="0091141D" w:rsidRDefault="0091141D" w:rsidP="006E7AC6">
            <w:pPr>
              <w:widowControl w:val="0"/>
              <w:spacing w:line="200" w:lineRule="exact"/>
            </w:pPr>
            <w:r>
              <w:t>Lämmlisbrunnenstrasse 54</w:t>
            </w:r>
          </w:p>
          <w:p w14:paraId="36757AB9" w14:textId="77777777" w:rsidR="00CA3BCA" w:rsidRDefault="0091141D" w:rsidP="006E7AC6">
            <w:pPr>
              <w:widowControl w:val="0"/>
              <w:spacing w:line="200" w:lineRule="exact"/>
            </w:pPr>
            <w:r>
              <w:t>9001 St.Gallen</w:t>
            </w:r>
            <w:bookmarkEnd w:id="0"/>
          </w:p>
          <w:p w14:paraId="53F1CDF4" w14:textId="77777777" w:rsidR="00CA3BCA" w:rsidRDefault="00DD3147" w:rsidP="007A1E67">
            <w:pPr>
              <w:widowControl w:val="0"/>
              <w:spacing w:line="200" w:lineRule="exact"/>
            </w:pPr>
            <w:r w:rsidRPr="00DD3147">
              <w:t xml:space="preserve">T </w:t>
            </w:r>
            <w:bookmarkStart w:id="1" w:name="Tab3Telefon"/>
            <w:r w:rsidR="0091141D">
              <w:t>058 229 30 34</w:t>
            </w:r>
            <w:bookmarkEnd w:id="1"/>
          </w:p>
        </w:tc>
      </w:tr>
      <w:tr w:rsidR="00457FFE" w14:paraId="12283E8E" w14:textId="77777777" w:rsidTr="00304CB9">
        <w:trPr>
          <w:trHeight w:hRule="exact" w:val="737"/>
        </w:trPr>
        <w:tc>
          <w:tcPr>
            <w:tcW w:w="6122" w:type="dxa"/>
          </w:tcPr>
          <w:p w14:paraId="336BE710" w14:textId="77777777" w:rsidR="00CA3BCA" w:rsidRPr="007055B1" w:rsidRDefault="00CA3BCA" w:rsidP="006E7AC6">
            <w:pPr>
              <w:widowControl w:val="0"/>
              <w:spacing w:line="260" w:lineRule="exact"/>
            </w:pPr>
          </w:p>
        </w:tc>
        <w:tc>
          <w:tcPr>
            <w:tcW w:w="3687" w:type="dxa"/>
            <w:vMerge/>
          </w:tcPr>
          <w:p w14:paraId="4D8C15AC" w14:textId="77777777" w:rsidR="00457FFE" w:rsidRDefault="00457FFE" w:rsidP="006E7AC6">
            <w:pPr>
              <w:widowControl w:val="0"/>
              <w:spacing w:line="200" w:lineRule="exact"/>
            </w:pPr>
          </w:p>
        </w:tc>
      </w:tr>
    </w:tbl>
    <w:p w14:paraId="2CF4839C" w14:textId="7DB952F0" w:rsidR="005D0669" w:rsidRDefault="0091141D" w:rsidP="00D979EE">
      <w:bookmarkStart w:id="2" w:name="Tab3X400"/>
      <w:r>
        <w:t>St.Gallen</w:t>
      </w:r>
      <w:bookmarkEnd w:id="2"/>
      <w:r w:rsidR="006E7AC6">
        <w:t xml:space="preserve">, </w:t>
      </w:r>
      <w:r w:rsidR="00615A77">
        <w:t>8. Februar 2021</w:t>
      </w:r>
      <w:bookmarkStart w:id="3" w:name="_GoBack"/>
      <w:bookmarkEnd w:id="3"/>
    </w:p>
    <w:p w14:paraId="3B69D016" w14:textId="77777777" w:rsidR="0070407C" w:rsidRDefault="0070407C" w:rsidP="00A501BC"/>
    <w:p w14:paraId="6560C2B8" w14:textId="77777777" w:rsidR="0062691E" w:rsidRDefault="0062691E" w:rsidP="00A501BC"/>
    <w:p w14:paraId="4C1AE7CE" w14:textId="77777777" w:rsidR="001D0464" w:rsidRDefault="001D0464" w:rsidP="00A501BC"/>
    <w:p w14:paraId="3F3BB74E" w14:textId="77777777" w:rsidR="00CA3BCA" w:rsidRDefault="00CA3BCA" w:rsidP="00A501BC"/>
    <w:p w14:paraId="70F413A2" w14:textId="77777777" w:rsidR="001D0464" w:rsidRPr="007D0A57" w:rsidRDefault="00712BD0" w:rsidP="00A501BC">
      <w:pPr>
        <w:rPr>
          <w:b/>
          <w:sz w:val="28"/>
          <w:szCs w:val="28"/>
        </w:rPr>
      </w:pPr>
      <w:r>
        <w:rPr>
          <w:b/>
          <w:sz w:val="28"/>
          <w:szCs w:val="28"/>
        </w:rPr>
        <w:t>Offertformular</w:t>
      </w:r>
    </w:p>
    <w:p w14:paraId="5EA2280F" w14:textId="77777777" w:rsidR="000A61E5" w:rsidRDefault="000A61E5" w:rsidP="00A501BC">
      <w:pPr>
        <w:rPr>
          <w:b/>
        </w:rPr>
      </w:pPr>
    </w:p>
    <w:p w14:paraId="0DE7AB2F" w14:textId="77777777" w:rsidR="00712BD0" w:rsidRDefault="00712BD0" w:rsidP="00A501BC">
      <w:pPr>
        <w:rPr>
          <w:b/>
        </w:rPr>
      </w:pPr>
    </w:p>
    <w:p w14:paraId="0B9ED47D" w14:textId="77777777" w:rsidR="000A61E5" w:rsidRPr="00CA3BCA" w:rsidRDefault="0091141D" w:rsidP="00A501BC">
      <w:pPr>
        <w:rPr>
          <w:b/>
        </w:rPr>
      </w:pPr>
      <w:r>
        <w:rPr>
          <w:b/>
        </w:rPr>
        <w:t>Externe Projektleitung</w:t>
      </w:r>
    </w:p>
    <w:p w14:paraId="674A6B8A" w14:textId="77777777" w:rsidR="006E7AC6" w:rsidRDefault="006E7AC6" w:rsidP="00A501BC"/>
    <w:p w14:paraId="2D0C8CD0" w14:textId="77777777" w:rsidR="000A61E5" w:rsidRDefault="000A61E5" w:rsidP="00A501BC"/>
    <w:p w14:paraId="5582CED1" w14:textId="77777777" w:rsidR="001D0464" w:rsidRDefault="001D0464" w:rsidP="00A501BC"/>
    <w:p w14:paraId="16451E2A" w14:textId="77777777" w:rsidR="000A61E5" w:rsidRDefault="000A61E5" w:rsidP="00167994"/>
    <w:p w14:paraId="74A2FCDC" w14:textId="77777777" w:rsidR="000A61E5" w:rsidRDefault="000A61E5" w:rsidP="00167994"/>
    <w:p w14:paraId="2BCB6854" w14:textId="1B0E091E" w:rsidR="000A61E5" w:rsidRPr="0091141D" w:rsidRDefault="00742430" w:rsidP="000A61E5">
      <w:pPr>
        <w:tabs>
          <w:tab w:val="left" w:pos="2268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Strassenfinanzierung im Kanton St.Gallen</w:t>
      </w:r>
    </w:p>
    <w:p w14:paraId="356E2147" w14:textId="77777777" w:rsidR="000A61E5" w:rsidRDefault="000A61E5">
      <w:r>
        <w:br w:type="page"/>
      </w:r>
    </w:p>
    <w:p w14:paraId="5CFF7490" w14:textId="77777777" w:rsidR="000A61E5" w:rsidRPr="005E5E69" w:rsidRDefault="00DC3670" w:rsidP="005E5E6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Honorarofferte</w:t>
      </w:r>
    </w:p>
    <w:p w14:paraId="4F279500" w14:textId="77777777" w:rsidR="000A61E5" w:rsidRDefault="000A61E5" w:rsidP="004A3089"/>
    <w:p w14:paraId="3C8BEEED" w14:textId="77777777" w:rsidR="000A61E5" w:rsidRDefault="000A61E5" w:rsidP="004A3089"/>
    <w:p w14:paraId="5F59D057" w14:textId="77777777" w:rsidR="000A61E5" w:rsidRDefault="000A61E5" w:rsidP="0091141D">
      <w:pPr>
        <w:tabs>
          <w:tab w:val="left" w:pos="4253"/>
        </w:tabs>
        <w:ind w:left="4253" w:hanging="4253"/>
      </w:pPr>
      <w:r w:rsidRPr="00D40CFF">
        <w:rPr>
          <w:b/>
        </w:rPr>
        <w:t>Objekt</w:t>
      </w:r>
      <w:r>
        <w:tab/>
      </w:r>
      <w:r w:rsidR="0091141D">
        <w:t>Motion 42.18.18 «Änderung der Strassenfinanzierung»</w:t>
      </w:r>
    </w:p>
    <w:p w14:paraId="139A7612" w14:textId="77777777" w:rsidR="000A61E5" w:rsidRDefault="000A61E5" w:rsidP="004A3089"/>
    <w:p w14:paraId="27B04990" w14:textId="77777777" w:rsidR="000A61E5" w:rsidRDefault="000A61E5" w:rsidP="00D40CFF">
      <w:pPr>
        <w:tabs>
          <w:tab w:val="left" w:pos="4253"/>
        </w:tabs>
      </w:pPr>
      <w:r w:rsidRPr="00D40CFF">
        <w:rPr>
          <w:b/>
        </w:rPr>
        <w:t xml:space="preserve">Art der </w:t>
      </w:r>
      <w:r w:rsidR="00D40CFF" w:rsidRPr="00D40CFF">
        <w:rPr>
          <w:b/>
        </w:rPr>
        <w:t>Ingenieurleistung</w:t>
      </w:r>
      <w:r w:rsidR="00D40CFF">
        <w:tab/>
      </w:r>
      <w:r w:rsidR="0091141D">
        <w:t>Externe Projektleitung</w:t>
      </w:r>
    </w:p>
    <w:p w14:paraId="3102D58E" w14:textId="77777777" w:rsidR="000A61E5" w:rsidRDefault="000A61E5" w:rsidP="004A3089"/>
    <w:tbl>
      <w:tblPr>
        <w:tblStyle w:val="Tabellenraster"/>
        <w:tblW w:w="0" w:type="auto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85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44"/>
        <w:gridCol w:w="4232"/>
      </w:tblGrid>
      <w:tr w:rsidR="000A61E5" w:rsidRPr="00653ABF" w14:paraId="3F97B345" w14:textId="77777777" w:rsidTr="00304CB9">
        <w:tc>
          <w:tcPr>
            <w:tcW w:w="4265" w:type="dxa"/>
          </w:tcPr>
          <w:p w14:paraId="54C783EC" w14:textId="77777777" w:rsidR="000A61E5" w:rsidRPr="00D40CFF" w:rsidRDefault="000A61E5" w:rsidP="004A3089">
            <w:pPr>
              <w:rPr>
                <w:b/>
                <w:sz w:val="21"/>
              </w:rPr>
            </w:pPr>
            <w:r w:rsidRPr="00D40CFF">
              <w:rPr>
                <w:b/>
                <w:sz w:val="21"/>
              </w:rPr>
              <w:t>Anbieter (Name/Adresse)</w:t>
            </w:r>
          </w:p>
        </w:tc>
        <w:tc>
          <w:tcPr>
            <w:tcW w:w="4266" w:type="dxa"/>
            <w:tcBorders>
              <w:bottom w:val="dotted" w:sz="4" w:space="0" w:color="auto"/>
            </w:tcBorders>
          </w:tcPr>
          <w:p w14:paraId="051CDEB0" w14:textId="77777777" w:rsidR="000A61E5" w:rsidRPr="00653ABF" w:rsidRDefault="000A61E5" w:rsidP="004A3089">
            <w:pPr>
              <w:rPr>
                <w:sz w:val="21"/>
              </w:rPr>
            </w:pPr>
          </w:p>
        </w:tc>
      </w:tr>
      <w:tr w:rsidR="000A61E5" w:rsidRPr="00653ABF" w14:paraId="58EAFA0B" w14:textId="77777777" w:rsidTr="00304CB9">
        <w:tc>
          <w:tcPr>
            <w:tcW w:w="4265" w:type="dxa"/>
          </w:tcPr>
          <w:p w14:paraId="39C533C9" w14:textId="77777777" w:rsidR="000A61E5" w:rsidRPr="00653ABF" w:rsidRDefault="000A61E5" w:rsidP="004A3089">
            <w:pPr>
              <w:rPr>
                <w:sz w:val="21"/>
              </w:rPr>
            </w:pPr>
          </w:p>
        </w:tc>
        <w:tc>
          <w:tcPr>
            <w:tcW w:w="4266" w:type="dxa"/>
            <w:tcBorders>
              <w:top w:val="dotted" w:sz="4" w:space="0" w:color="auto"/>
              <w:bottom w:val="dotted" w:sz="4" w:space="0" w:color="auto"/>
            </w:tcBorders>
          </w:tcPr>
          <w:p w14:paraId="5D607811" w14:textId="77777777" w:rsidR="000A61E5" w:rsidRPr="00653ABF" w:rsidRDefault="000A61E5" w:rsidP="004A3089">
            <w:pPr>
              <w:rPr>
                <w:sz w:val="21"/>
              </w:rPr>
            </w:pPr>
          </w:p>
        </w:tc>
      </w:tr>
      <w:tr w:rsidR="000A61E5" w:rsidRPr="00653ABF" w14:paraId="07B6B6EF" w14:textId="77777777" w:rsidTr="00304CB9">
        <w:tc>
          <w:tcPr>
            <w:tcW w:w="4265" w:type="dxa"/>
          </w:tcPr>
          <w:p w14:paraId="498757FB" w14:textId="77777777" w:rsidR="000A61E5" w:rsidRPr="00653ABF" w:rsidRDefault="000A61E5" w:rsidP="004A3089">
            <w:pPr>
              <w:rPr>
                <w:sz w:val="21"/>
              </w:rPr>
            </w:pPr>
          </w:p>
        </w:tc>
        <w:tc>
          <w:tcPr>
            <w:tcW w:w="4266" w:type="dxa"/>
            <w:tcBorders>
              <w:top w:val="dotted" w:sz="4" w:space="0" w:color="auto"/>
              <w:bottom w:val="dotted" w:sz="4" w:space="0" w:color="auto"/>
            </w:tcBorders>
          </w:tcPr>
          <w:p w14:paraId="684705CF" w14:textId="77777777" w:rsidR="000A61E5" w:rsidRPr="00653ABF" w:rsidRDefault="000A61E5" w:rsidP="004A3089">
            <w:pPr>
              <w:rPr>
                <w:sz w:val="21"/>
              </w:rPr>
            </w:pPr>
          </w:p>
        </w:tc>
      </w:tr>
      <w:tr w:rsidR="000A61E5" w:rsidRPr="00653ABF" w14:paraId="75F14E72" w14:textId="77777777" w:rsidTr="00304CB9">
        <w:tc>
          <w:tcPr>
            <w:tcW w:w="4265" w:type="dxa"/>
          </w:tcPr>
          <w:p w14:paraId="0794B569" w14:textId="77777777" w:rsidR="000A61E5" w:rsidRPr="00653ABF" w:rsidRDefault="000A61E5" w:rsidP="004A3089">
            <w:pPr>
              <w:rPr>
                <w:sz w:val="21"/>
              </w:rPr>
            </w:pPr>
          </w:p>
        </w:tc>
        <w:tc>
          <w:tcPr>
            <w:tcW w:w="4266" w:type="dxa"/>
            <w:tcBorders>
              <w:top w:val="dotted" w:sz="4" w:space="0" w:color="auto"/>
              <w:bottom w:val="dotted" w:sz="4" w:space="0" w:color="auto"/>
            </w:tcBorders>
          </w:tcPr>
          <w:p w14:paraId="6F0034AA" w14:textId="77777777" w:rsidR="000A61E5" w:rsidRPr="00653ABF" w:rsidRDefault="000A61E5" w:rsidP="004A3089">
            <w:pPr>
              <w:rPr>
                <w:sz w:val="21"/>
              </w:rPr>
            </w:pPr>
          </w:p>
        </w:tc>
      </w:tr>
      <w:tr w:rsidR="000A61E5" w:rsidRPr="00653ABF" w14:paraId="045C474F" w14:textId="77777777" w:rsidTr="00304CB9">
        <w:tc>
          <w:tcPr>
            <w:tcW w:w="4265" w:type="dxa"/>
          </w:tcPr>
          <w:p w14:paraId="455B72CF" w14:textId="77777777" w:rsidR="000A61E5" w:rsidRPr="00653ABF" w:rsidRDefault="000A61E5" w:rsidP="004A3089">
            <w:pPr>
              <w:rPr>
                <w:sz w:val="21"/>
              </w:rPr>
            </w:pPr>
          </w:p>
        </w:tc>
        <w:tc>
          <w:tcPr>
            <w:tcW w:w="4266" w:type="dxa"/>
            <w:tcBorders>
              <w:top w:val="dotted" w:sz="4" w:space="0" w:color="auto"/>
              <w:bottom w:val="dotted" w:sz="4" w:space="0" w:color="auto"/>
            </w:tcBorders>
          </w:tcPr>
          <w:p w14:paraId="605051BA" w14:textId="77777777" w:rsidR="000A61E5" w:rsidRPr="00653ABF" w:rsidRDefault="000A61E5" w:rsidP="004A3089">
            <w:pPr>
              <w:rPr>
                <w:sz w:val="21"/>
              </w:rPr>
            </w:pPr>
          </w:p>
        </w:tc>
      </w:tr>
    </w:tbl>
    <w:p w14:paraId="6328430A" w14:textId="77777777" w:rsidR="004A3089" w:rsidRDefault="004A3089" w:rsidP="004A3089">
      <w:pPr>
        <w:pBdr>
          <w:bottom w:val="single" w:sz="8" w:space="1" w:color="000000" w:themeColor="text1"/>
        </w:pBdr>
      </w:pPr>
    </w:p>
    <w:p w14:paraId="1AA0D052" w14:textId="77777777" w:rsidR="004A3089" w:rsidRDefault="004A3089" w:rsidP="004A3089"/>
    <w:tbl>
      <w:tblPr>
        <w:tblStyle w:val="Tabellenraster"/>
        <w:tblW w:w="8477" w:type="dxa"/>
        <w:tblInd w:w="-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85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961"/>
        <w:gridCol w:w="737"/>
        <w:gridCol w:w="567"/>
        <w:gridCol w:w="567"/>
        <w:gridCol w:w="142"/>
        <w:gridCol w:w="1503"/>
      </w:tblGrid>
      <w:tr w:rsidR="004A3089" w:rsidRPr="00653ABF" w14:paraId="4BACCCBE" w14:textId="77777777" w:rsidTr="0091141D">
        <w:trPr>
          <w:trHeight w:hRule="exact" w:val="340"/>
        </w:trPr>
        <w:tc>
          <w:tcPr>
            <w:tcW w:w="4961" w:type="dxa"/>
            <w:vAlign w:val="bottom"/>
          </w:tcPr>
          <w:p w14:paraId="26648CAB" w14:textId="77777777" w:rsidR="004A3089" w:rsidRPr="00653ABF" w:rsidRDefault="00653ABF" w:rsidP="0013070B">
            <w:pPr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 xml:space="preserve">Offertbetrag Honorar </w:t>
            </w:r>
            <w:r w:rsidRPr="00653ABF">
              <w:rPr>
                <w:szCs w:val="17"/>
              </w:rPr>
              <w:t xml:space="preserve">(Übertrag von Seite </w:t>
            </w:r>
            <w:r w:rsidR="0013070B">
              <w:rPr>
                <w:szCs w:val="17"/>
              </w:rPr>
              <w:t>6</w:t>
            </w:r>
            <w:r w:rsidRPr="00653ABF">
              <w:rPr>
                <w:szCs w:val="17"/>
              </w:rPr>
              <w:t>)</w:t>
            </w:r>
          </w:p>
        </w:tc>
        <w:tc>
          <w:tcPr>
            <w:tcW w:w="737" w:type="dxa"/>
            <w:vAlign w:val="bottom"/>
          </w:tcPr>
          <w:p w14:paraId="7A753C68" w14:textId="77777777" w:rsidR="004A3089" w:rsidRPr="00653ABF" w:rsidRDefault="004A3089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7E9B5C23" w14:textId="77777777"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292A9C62" w14:textId="77777777" w:rsidR="004A3089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14:paraId="62BE2435" w14:textId="77777777"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bottom w:val="dotted" w:sz="4" w:space="0" w:color="auto"/>
            </w:tcBorders>
            <w:vAlign w:val="bottom"/>
          </w:tcPr>
          <w:p w14:paraId="337FDF78" w14:textId="77777777"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  <w:tr w:rsidR="004A3089" w:rsidRPr="00653ABF" w14:paraId="15213967" w14:textId="77777777" w:rsidTr="0091141D">
        <w:trPr>
          <w:trHeight w:hRule="exact" w:val="340"/>
        </w:trPr>
        <w:tc>
          <w:tcPr>
            <w:tcW w:w="4961" w:type="dxa"/>
            <w:vAlign w:val="bottom"/>
          </w:tcPr>
          <w:p w14:paraId="3F37802C" w14:textId="77777777" w:rsidR="004A3089" w:rsidRPr="00653ABF" w:rsidRDefault="00653ABF" w:rsidP="004A3089">
            <w:pPr>
              <w:rPr>
                <w:sz w:val="21"/>
              </w:rPr>
            </w:pPr>
            <w:r w:rsidRPr="00653ABF">
              <w:rPr>
                <w:sz w:val="21"/>
              </w:rPr>
              <w:t>Rabatt</w:t>
            </w:r>
          </w:p>
        </w:tc>
        <w:tc>
          <w:tcPr>
            <w:tcW w:w="737" w:type="dxa"/>
            <w:tcBorders>
              <w:bottom w:val="dotted" w:sz="4" w:space="0" w:color="auto"/>
            </w:tcBorders>
            <w:vAlign w:val="bottom"/>
          </w:tcPr>
          <w:p w14:paraId="4F3CE815" w14:textId="77777777" w:rsidR="004A3089" w:rsidRPr="00653ABF" w:rsidRDefault="004A3089" w:rsidP="00D40CFF">
            <w:pPr>
              <w:tabs>
                <w:tab w:val="left" w:pos="2268"/>
              </w:tabs>
              <w:rPr>
                <w:sz w:val="21"/>
              </w:rPr>
            </w:pPr>
          </w:p>
        </w:tc>
        <w:tc>
          <w:tcPr>
            <w:tcW w:w="567" w:type="dxa"/>
            <w:vAlign w:val="bottom"/>
          </w:tcPr>
          <w:p w14:paraId="6EA04E22" w14:textId="77777777" w:rsidR="004A3089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  <w:r>
              <w:rPr>
                <w:sz w:val="21"/>
              </w:rPr>
              <w:t>%</w:t>
            </w:r>
          </w:p>
        </w:tc>
        <w:tc>
          <w:tcPr>
            <w:tcW w:w="567" w:type="dxa"/>
            <w:vAlign w:val="bottom"/>
          </w:tcPr>
          <w:p w14:paraId="16E26CC2" w14:textId="77777777" w:rsidR="004A3089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  <w:r w:rsidRPr="00653ABF">
              <w:rPr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14:paraId="07731271" w14:textId="77777777" w:rsidR="004A3089" w:rsidRPr="00653ABF" w:rsidRDefault="004A3089" w:rsidP="000A61E5">
            <w:pPr>
              <w:tabs>
                <w:tab w:val="left" w:pos="2268"/>
              </w:tabs>
              <w:rPr>
                <w:sz w:val="21"/>
              </w:rPr>
            </w:pPr>
          </w:p>
        </w:tc>
        <w:tc>
          <w:tcPr>
            <w:tcW w:w="150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649722DC" w14:textId="77777777" w:rsidR="004A3089" w:rsidRPr="00653ABF" w:rsidRDefault="004A3089" w:rsidP="000A61E5">
            <w:pPr>
              <w:tabs>
                <w:tab w:val="left" w:pos="2268"/>
              </w:tabs>
              <w:rPr>
                <w:sz w:val="21"/>
              </w:rPr>
            </w:pPr>
          </w:p>
        </w:tc>
      </w:tr>
      <w:tr w:rsidR="004A3089" w:rsidRPr="00653ABF" w14:paraId="4BCEE168" w14:textId="77777777" w:rsidTr="0091141D">
        <w:trPr>
          <w:trHeight w:hRule="exact" w:val="340"/>
        </w:trPr>
        <w:tc>
          <w:tcPr>
            <w:tcW w:w="4961" w:type="dxa"/>
            <w:vAlign w:val="bottom"/>
          </w:tcPr>
          <w:p w14:paraId="36A3D1FA" w14:textId="77777777" w:rsidR="004A3089" w:rsidRPr="00653ABF" w:rsidRDefault="00653ABF" w:rsidP="004A3089">
            <w:pPr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Zwischentotal Honorar</w:t>
            </w:r>
          </w:p>
        </w:tc>
        <w:tc>
          <w:tcPr>
            <w:tcW w:w="737" w:type="dxa"/>
            <w:tcBorders>
              <w:top w:val="dotted" w:sz="4" w:space="0" w:color="auto"/>
            </w:tcBorders>
            <w:vAlign w:val="bottom"/>
          </w:tcPr>
          <w:p w14:paraId="45BB2814" w14:textId="77777777" w:rsidR="004A3089" w:rsidRPr="00653ABF" w:rsidRDefault="004A3089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37FD7350" w14:textId="77777777"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113D9B0F" w14:textId="77777777" w:rsidR="004A3089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14:paraId="03723D82" w14:textId="77777777"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0AE5A66" w14:textId="77777777"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  <w:tr w:rsidR="004A3089" w:rsidRPr="0021789C" w14:paraId="7C541D59" w14:textId="77777777" w:rsidTr="0091141D">
        <w:trPr>
          <w:trHeight w:hRule="exact" w:val="198"/>
        </w:trPr>
        <w:tc>
          <w:tcPr>
            <w:tcW w:w="4961" w:type="dxa"/>
            <w:vAlign w:val="bottom"/>
          </w:tcPr>
          <w:p w14:paraId="5AAA3144" w14:textId="77777777" w:rsidR="004A3089" w:rsidRPr="0021789C" w:rsidRDefault="004A3089" w:rsidP="004A3089">
            <w:pPr>
              <w:rPr>
                <w:sz w:val="8"/>
                <w:szCs w:val="8"/>
              </w:rPr>
            </w:pPr>
          </w:p>
        </w:tc>
        <w:tc>
          <w:tcPr>
            <w:tcW w:w="737" w:type="dxa"/>
            <w:vAlign w:val="bottom"/>
          </w:tcPr>
          <w:p w14:paraId="4E30D96A" w14:textId="77777777" w:rsidR="004A3089" w:rsidRPr="0021789C" w:rsidRDefault="004A3089" w:rsidP="00D40CFF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14:paraId="43119DEF" w14:textId="77777777"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14:paraId="15E4BF48" w14:textId="77777777"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038ADE63" w14:textId="77777777"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503" w:type="dxa"/>
            <w:tcBorders>
              <w:top w:val="dotted" w:sz="4" w:space="0" w:color="auto"/>
            </w:tcBorders>
            <w:vAlign w:val="bottom"/>
          </w:tcPr>
          <w:p w14:paraId="01823C68" w14:textId="77777777"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</w:tr>
      <w:tr w:rsidR="004A3089" w:rsidRPr="00653ABF" w14:paraId="58CCE6FF" w14:textId="77777777" w:rsidTr="0091141D">
        <w:trPr>
          <w:trHeight w:hRule="exact" w:val="340"/>
        </w:trPr>
        <w:tc>
          <w:tcPr>
            <w:tcW w:w="4961" w:type="dxa"/>
            <w:vAlign w:val="bottom"/>
          </w:tcPr>
          <w:p w14:paraId="41F6C8AF" w14:textId="77777777" w:rsidR="004A3089" w:rsidRPr="00653ABF" w:rsidRDefault="00653ABF" w:rsidP="0013070B">
            <w:pPr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 xml:space="preserve">Offertbetrag Nebenkosten </w:t>
            </w:r>
            <w:r w:rsidRPr="00653ABF">
              <w:rPr>
                <w:szCs w:val="17"/>
              </w:rPr>
              <w:t xml:space="preserve">(Übertrag von Seite </w:t>
            </w:r>
            <w:r w:rsidR="0013070B">
              <w:rPr>
                <w:szCs w:val="17"/>
              </w:rPr>
              <w:t>6</w:t>
            </w:r>
            <w:r w:rsidRPr="00653ABF">
              <w:rPr>
                <w:szCs w:val="17"/>
              </w:rPr>
              <w:t>)</w:t>
            </w:r>
          </w:p>
        </w:tc>
        <w:tc>
          <w:tcPr>
            <w:tcW w:w="737" w:type="dxa"/>
            <w:vAlign w:val="bottom"/>
          </w:tcPr>
          <w:p w14:paraId="337DAF6D" w14:textId="77777777" w:rsidR="004A3089" w:rsidRPr="00653ABF" w:rsidRDefault="004A3089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77BFB7DE" w14:textId="77777777"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10FDC699" w14:textId="77777777" w:rsidR="004A3089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14:paraId="72B8944D" w14:textId="77777777"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bottom w:val="dotted" w:sz="4" w:space="0" w:color="auto"/>
            </w:tcBorders>
            <w:vAlign w:val="bottom"/>
          </w:tcPr>
          <w:p w14:paraId="2E1E3B12" w14:textId="77777777" w:rsidR="004A3089" w:rsidRPr="00653ABF" w:rsidRDefault="004A3089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  <w:tr w:rsidR="004A3089" w:rsidRPr="0021789C" w14:paraId="4B726A2B" w14:textId="77777777" w:rsidTr="0091141D">
        <w:trPr>
          <w:trHeight w:hRule="exact" w:val="198"/>
        </w:trPr>
        <w:tc>
          <w:tcPr>
            <w:tcW w:w="4961" w:type="dxa"/>
            <w:vAlign w:val="bottom"/>
          </w:tcPr>
          <w:p w14:paraId="47C6AD16" w14:textId="77777777" w:rsidR="004A3089" w:rsidRPr="0021789C" w:rsidRDefault="004A3089" w:rsidP="004A3089">
            <w:pPr>
              <w:rPr>
                <w:sz w:val="8"/>
                <w:szCs w:val="8"/>
              </w:rPr>
            </w:pPr>
          </w:p>
        </w:tc>
        <w:tc>
          <w:tcPr>
            <w:tcW w:w="737" w:type="dxa"/>
            <w:vAlign w:val="bottom"/>
          </w:tcPr>
          <w:p w14:paraId="2BEB06C6" w14:textId="77777777" w:rsidR="004A3089" w:rsidRPr="0021789C" w:rsidRDefault="004A3089" w:rsidP="00D40CFF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14:paraId="726FB557" w14:textId="77777777"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14:paraId="428CBB86" w14:textId="77777777"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2C02D354" w14:textId="77777777"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503" w:type="dxa"/>
            <w:tcBorders>
              <w:top w:val="dotted" w:sz="4" w:space="0" w:color="auto"/>
            </w:tcBorders>
            <w:vAlign w:val="bottom"/>
          </w:tcPr>
          <w:p w14:paraId="03721A95" w14:textId="77777777" w:rsidR="004A3089" w:rsidRPr="0021789C" w:rsidRDefault="004A3089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</w:tr>
      <w:tr w:rsidR="00653ABF" w:rsidRPr="00653ABF" w14:paraId="1E618D47" w14:textId="77777777" w:rsidTr="0091141D">
        <w:trPr>
          <w:trHeight w:hRule="exact" w:val="340"/>
        </w:trPr>
        <w:tc>
          <w:tcPr>
            <w:tcW w:w="4961" w:type="dxa"/>
            <w:vAlign w:val="bottom"/>
          </w:tcPr>
          <w:p w14:paraId="7F5FDB9E" w14:textId="77777777" w:rsidR="00653ABF" w:rsidRPr="00653ABF" w:rsidRDefault="00653ABF" w:rsidP="004A3089">
            <w:pPr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Zwischentotal</w:t>
            </w:r>
          </w:p>
        </w:tc>
        <w:tc>
          <w:tcPr>
            <w:tcW w:w="737" w:type="dxa"/>
            <w:vAlign w:val="bottom"/>
          </w:tcPr>
          <w:p w14:paraId="1B794119" w14:textId="77777777" w:rsidR="00653ABF" w:rsidRPr="00653ABF" w:rsidRDefault="00653ABF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15C329EF" w14:textId="77777777"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7B2C8518" w14:textId="77777777"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14:paraId="75FAF0A9" w14:textId="77777777"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36EF88D8" w14:textId="77777777"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  <w:tr w:rsidR="00653ABF" w:rsidRPr="0021789C" w14:paraId="53F5C2D3" w14:textId="77777777" w:rsidTr="0091141D">
        <w:trPr>
          <w:trHeight w:hRule="exact" w:val="198"/>
        </w:trPr>
        <w:tc>
          <w:tcPr>
            <w:tcW w:w="4961" w:type="dxa"/>
            <w:vAlign w:val="bottom"/>
          </w:tcPr>
          <w:p w14:paraId="1F75A939" w14:textId="77777777" w:rsidR="00653ABF" w:rsidRPr="0021789C" w:rsidRDefault="00653ABF" w:rsidP="004A3089">
            <w:pPr>
              <w:rPr>
                <w:sz w:val="8"/>
                <w:szCs w:val="8"/>
              </w:rPr>
            </w:pPr>
          </w:p>
        </w:tc>
        <w:tc>
          <w:tcPr>
            <w:tcW w:w="737" w:type="dxa"/>
            <w:vAlign w:val="bottom"/>
          </w:tcPr>
          <w:p w14:paraId="7FE9ADAB" w14:textId="77777777" w:rsidR="00653ABF" w:rsidRPr="0021789C" w:rsidRDefault="00653ABF" w:rsidP="00D40CFF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14:paraId="42B881A4" w14:textId="77777777"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14:paraId="3B52489F" w14:textId="77777777"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EB8BFA5" w14:textId="77777777"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709D0C82" w14:textId="77777777"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</w:tr>
      <w:tr w:rsidR="00653ABF" w:rsidRPr="00653ABF" w14:paraId="4DC1E972" w14:textId="77777777" w:rsidTr="0091141D">
        <w:trPr>
          <w:trHeight w:hRule="exact" w:val="340"/>
        </w:trPr>
        <w:tc>
          <w:tcPr>
            <w:tcW w:w="4961" w:type="dxa"/>
            <w:vAlign w:val="bottom"/>
          </w:tcPr>
          <w:p w14:paraId="163FEC33" w14:textId="77777777" w:rsidR="00653ABF" w:rsidRPr="00653ABF" w:rsidRDefault="00653ABF" w:rsidP="004A3089">
            <w:pPr>
              <w:rPr>
                <w:sz w:val="21"/>
              </w:rPr>
            </w:pPr>
            <w:r w:rsidRPr="00653ABF">
              <w:rPr>
                <w:sz w:val="21"/>
              </w:rPr>
              <w:t>Mehrwertsteuer</w:t>
            </w:r>
          </w:p>
        </w:tc>
        <w:tc>
          <w:tcPr>
            <w:tcW w:w="737" w:type="dxa"/>
            <w:vAlign w:val="bottom"/>
          </w:tcPr>
          <w:p w14:paraId="2D55284F" w14:textId="77777777" w:rsidR="00653ABF" w:rsidRPr="00653ABF" w:rsidRDefault="00CB253E" w:rsidP="00D40CFF">
            <w:pPr>
              <w:tabs>
                <w:tab w:val="left" w:pos="2268"/>
              </w:tabs>
              <w:jc w:val="right"/>
              <w:rPr>
                <w:sz w:val="21"/>
              </w:rPr>
            </w:pPr>
            <w:r>
              <w:rPr>
                <w:sz w:val="21"/>
              </w:rPr>
              <w:t>7.7</w:t>
            </w:r>
          </w:p>
        </w:tc>
        <w:tc>
          <w:tcPr>
            <w:tcW w:w="567" w:type="dxa"/>
            <w:vAlign w:val="bottom"/>
          </w:tcPr>
          <w:p w14:paraId="36F838FD" w14:textId="77777777" w:rsidR="00653ABF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  <w:r w:rsidRPr="00653ABF">
              <w:rPr>
                <w:sz w:val="21"/>
              </w:rPr>
              <w:t>%</w:t>
            </w:r>
          </w:p>
        </w:tc>
        <w:tc>
          <w:tcPr>
            <w:tcW w:w="567" w:type="dxa"/>
            <w:vAlign w:val="bottom"/>
          </w:tcPr>
          <w:p w14:paraId="6BAF1707" w14:textId="77777777" w:rsidR="00653ABF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  <w:r w:rsidRPr="00653ABF">
              <w:rPr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14:paraId="37134E92" w14:textId="77777777" w:rsidR="00653ABF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</w:p>
        </w:tc>
        <w:tc>
          <w:tcPr>
            <w:tcW w:w="1503" w:type="dxa"/>
            <w:tcBorders>
              <w:bottom w:val="dotted" w:sz="4" w:space="0" w:color="auto"/>
            </w:tcBorders>
            <w:vAlign w:val="bottom"/>
          </w:tcPr>
          <w:p w14:paraId="7ABA0795" w14:textId="77777777" w:rsidR="00653ABF" w:rsidRPr="00653ABF" w:rsidRDefault="00653ABF" w:rsidP="000A61E5">
            <w:pPr>
              <w:tabs>
                <w:tab w:val="left" w:pos="2268"/>
              </w:tabs>
              <w:rPr>
                <w:sz w:val="21"/>
              </w:rPr>
            </w:pPr>
          </w:p>
        </w:tc>
      </w:tr>
      <w:tr w:rsidR="00653ABF" w:rsidRPr="0021789C" w14:paraId="53432566" w14:textId="77777777" w:rsidTr="0091141D">
        <w:trPr>
          <w:trHeight w:hRule="exact" w:val="198"/>
        </w:trPr>
        <w:tc>
          <w:tcPr>
            <w:tcW w:w="4961" w:type="dxa"/>
            <w:vAlign w:val="bottom"/>
          </w:tcPr>
          <w:p w14:paraId="2325A03E" w14:textId="77777777" w:rsidR="00653ABF" w:rsidRPr="0021789C" w:rsidRDefault="00653ABF" w:rsidP="004A3089">
            <w:pPr>
              <w:rPr>
                <w:sz w:val="8"/>
                <w:szCs w:val="8"/>
              </w:rPr>
            </w:pPr>
          </w:p>
        </w:tc>
        <w:tc>
          <w:tcPr>
            <w:tcW w:w="737" w:type="dxa"/>
            <w:vAlign w:val="bottom"/>
          </w:tcPr>
          <w:p w14:paraId="75813E97" w14:textId="77777777" w:rsidR="00653ABF" w:rsidRPr="0021789C" w:rsidRDefault="00653ABF" w:rsidP="00D40CFF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14:paraId="7A4B1F69" w14:textId="77777777"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567" w:type="dxa"/>
            <w:vAlign w:val="bottom"/>
          </w:tcPr>
          <w:p w14:paraId="2F010963" w14:textId="77777777"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55D1F9C0" w14:textId="77777777"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  <w:tc>
          <w:tcPr>
            <w:tcW w:w="1503" w:type="dxa"/>
            <w:tcBorders>
              <w:top w:val="dotted" w:sz="4" w:space="0" w:color="auto"/>
            </w:tcBorders>
            <w:vAlign w:val="bottom"/>
          </w:tcPr>
          <w:p w14:paraId="73670BF8" w14:textId="77777777" w:rsidR="00653ABF" w:rsidRPr="0021789C" w:rsidRDefault="00653ABF" w:rsidP="000A61E5">
            <w:pPr>
              <w:tabs>
                <w:tab w:val="left" w:pos="2268"/>
              </w:tabs>
              <w:rPr>
                <w:sz w:val="8"/>
                <w:szCs w:val="8"/>
              </w:rPr>
            </w:pPr>
          </w:p>
        </w:tc>
      </w:tr>
      <w:tr w:rsidR="00653ABF" w:rsidRPr="00653ABF" w14:paraId="7616A4F1" w14:textId="77777777" w:rsidTr="0091141D">
        <w:trPr>
          <w:trHeight w:hRule="exact" w:val="340"/>
        </w:trPr>
        <w:tc>
          <w:tcPr>
            <w:tcW w:w="4961" w:type="dxa"/>
            <w:vAlign w:val="bottom"/>
          </w:tcPr>
          <w:p w14:paraId="51FEA115" w14:textId="77777777" w:rsidR="00653ABF" w:rsidRPr="00653ABF" w:rsidRDefault="00653ABF" w:rsidP="004A3089">
            <w:pPr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Total Honorarofferte</w:t>
            </w:r>
          </w:p>
        </w:tc>
        <w:tc>
          <w:tcPr>
            <w:tcW w:w="737" w:type="dxa"/>
            <w:vAlign w:val="bottom"/>
          </w:tcPr>
          <w:p w14:paraId="3076731A" w14:textId="77777777" w:rsidR="00653ABF" w:rsidRPr="00653ABF" w:rsidRDefault="00653ABF" w:rsidP="00D40CFF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4B2A896E" w14:textId="77777777"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567" w:type="dxa"/>
            <w:vAlign w:val="bottom"/>
          </w:tcPr>
          <w:p w14:paraId="39E72AC3" w14:textId="77777777"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  <w:r w:rsidRPr="00653ABF">
              <w:rPr>
                <w:b/>
                <w:sz w:val="21"/>
              </w:rPr>
              <w:t>Fr.</w:t>
            </w:r>
          </w:p>
        </w:tc>
        <w:tc>
          <w:tcPr>
            <w:tcW w:w="142" w:type="dxa"/>
            <w:vAlign w:val="bottom"/>
          </w:tcPr>
          <w:p w14:paraId="74604098" w14:textId="77777777"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  <w:tc>
          <w:tcPr>
            <w:tcW w:w="1503" w:type="dxa"/>
            <w:tcBorders>
              <w:bottom w:val="double" w:sz="4" w:space="0" w:color="auto"/>
            </w:tcBorders>
            <w:vAlign w:val="bottom"/>
          </w:tcPr>
          <w:p w14:paraId="2B9B0B8B" w14:textId="77777777" w:rsidR="00653ABF" w:rsidRPr="00653ABF" w:rsidRDefault="00653ABF" w:rsidP="000A61E5">
            <w:pPr>
              <w:tabs>
                <w:tab w:val="left" w:pos="2268"/>
              </w:tabs>
              <w:rPr>
                <w:b/>
                <w:sz w:val="21"/>
              </w:rPr>
            </w:pPr>
          </w:p>
        </w:tc>
      </w:tr>
    </w:tbl>
    <w:p w14:paraId="5DC29C66" w14:textId="77777777" w:rsidR="00D40CFF" w:rsidRDefault="00D40CFF" w:rsidP="004A3089"/>
    <w:p w14:paraId="0DF6CFCC" w14:textId="77777777" w:rsidR="00D40CFF" w:rsidRDefault="00D40CFF" w:rsidP="00DA60CA">
      <w:pPr>
        <w:pStyle w:val="Aufzhlung1"/>
      </w:pPr>
      <w:r>
        <w:t>Der Anbieter bestätigt mit der Offerteingabe, dass er von allen der Submission zugrunde liegenden gesetzlichen und anderen Bestimmungen Kenntnis hat.</w:t>
      </w:r>
    </w:p>
    <w:p w14:paraId="508E7750" w14:textId="77777777" w:rsidR="00D40CFF" w:rsidRDefault="00D40CFF" w:rsidP="00D40CFF"/>
    <w:p w14:paraId="0484065E" w14:textId="77777777" w:rsidR="00D40CFF" w:rsidRDefault="00D40CFF" w:rsidP="00DA60CA">
      <w:pPr>
        <w:pStyle w:val="Aufzhlung1"/>
      </w:pPr>
      <w:r>
        <w:t>Dieses Angebot ist ab Eingabetermin während 6 Monaten verbindlich.</w:t>
      </w:r>
    </w:p>
    <w:p w14:paraId="57F4F081" w14:textId="77777777" w:rsidR="00D40CFF" w:rsidRDefault="00D40CFF" w:rsidP="00D40CFF"/>
    <w:p w14:paraId="6ABB7315" w14:textId="77777777" w:rsidR="00D40CFF" w:rsidRDefault="00D40CFF" w:rsidP="00D40CFF"/>
    <w:p w14:paraId="343ACDE3" w14:textId="77777777" w:rsidR="00D40CFF" w:rsidRPr="00D40CFF" w:rsidRDefault="00D40CFF" w:rsidP="00D40CFF">
      <w:pPr>
        <w:tabs>
          <w:tab w:val="left" w:pos="4253"/>
        </w:tabs>
      </w:pPr>
      <w:r w:rsidRPr="00D40CFF">
        <w:t>Der Anbieter:</w:t>
      </w:r>
      <w:r w:rsidRPr="00D40CFF">
        <w:tab/>
        <w:t>Stempel/Unterschrift(en)</w:t>
      </w:r>
    </w:p>
    <w:p w14:paraId="4EF94E76" w14:textId="77777777" w:rsidR="00D40CFF" w:rsidRDefault="00D40CFF" w:rsidP="00D40CFF"/>
    <w:p w14:paraId="4D43EC45" w14:textId="77777777" w:rsidR="00D40CFF" w:rsidRDefault="00D40CFF" w:rsidP="00D40CFF"/>
    <w:p w14:paraId="41CBE005" w14:textId="77777777" w:rsidR="00D40CFF" w:rsidRDefault="00D40CFF" w:rsidP="00D40CFF"/>
    <w:p w14:paraId="455DE832" w14:textId="77777777" w:rsidR="00D40CFF" w:rsidRDefault="00D40CFF" w:rsidP="00D40CFF"/>
    <w:p w14:paraId="3EA1B1D6" w14:textId="77777777" w:rsidR="00D40CFF" w:rsidRDefault="00D40CFF" w:rsidP="00D14007">
      <w:pPr>
        <w:tabs>
          <w:tab w:val="left" w:pos="3402"/>
          <w:tab w:val="left" w:pos="4253"/>
          <w:tab w:val="left" w:pos="6804"/>
        </w:tabs>
      </w:pPr>
      <w:r>
        <w:t xml:space="preserve">Ort/Datum </w:t>
      </w:r>
      <w:r w:rsidRPr="00D40CFF">
        <w:rPr>
          <w:u w:val="dotted"/>
        </w:rPr>
        <w:tab/>
      </w:r>
      <w:r w:rsidR="00D14007" w:rsidRPr="00D14007">
        <w:tab/>
      </w:r>
      <w:r w:rsidR="00D14007">
        <w:rPr>
          <w:u w:val="dotted"/>
        </w:rPr>
        <w:tab/>
      </w:r>
    </w:p>
    <w:p w14:paraId="5C303941" w14:textId="77777777" w:rsidR="00954F6D" w:rsidRDefault="00954F6D">
      <w:r>
        <w:br w:type="page"/>
      </w:r>
    </w:p>
    <w:p w14:paraId="41115CA3" w14:textId="77777777" w:rsidR="0091141D" w:rsidRDefault="0091141D" w:rsidP="0091141D">
      <w:pPr>
        <w:pStyle w:val="berschrift1"/>
      </w:pPr>
      <w:r>
        <w:lastRenderedPageBreak/>
        <w:t>Grundlagen</w:t>
      </w:r>
    </w:p>
    <w:p w14:paraId="521BB3E1" w14:textId="77777777" w:rsidR="0091141D" w:rsidRDefault="0091141D" w:rsidP="0091141D">
      <w:pPr>
        <w:ind w:left="340"/>
      </w:pPr>
      <w:r>
        <w:t>Die Honorierung erfolgt im Zeittarif.</w:t>
      </w:r>
    </w:p>
    <w:p w14:paraId="0BD09057" w14:textId="77777777" w:rsidR="0091141D" w:rsidRDefault="0091141D" w:rsidP="0091141D"/>
    <w:p w14:paraId="5B3E05A9" w14:textId="77777777" w:rsidR="0091141D" w:rsidRPr="00DA60CA" w:rsidRDefault="0091141D" w:rsidP="0091141D">
      <w:pPr>
        <w:ind w:left="340"/>
        <w:rPr>
          <w:b/>
        </w:rPr>
      </w:pPr>
      <w:r w:rsidRPr="00DA60CA">
        <w:rPr>
          <w:b/>
        </w:rPr>
        <w:t>Nebenkosten</w:t>
      </w:r>
    </w:p>
    <w:p w14:paraId="756C1D1A" w14:textId="77777777" w:rsidR="0091141D" w:rsidRDefault="0091141D" w:rsidP="0091141D">
      <w:pPr>
        <w:ind w:left="340"/>
      </w:pPr>
      <w:r>
        <w:t>Nebenkosten N:  Alle Nebenkosten im Zusammenhang mit der Projektbearbeitung werden in Prozenten des Offertbetrages abgegolten. In diesem Betrag müssen alle bürointernen Arbeitskopien, Korrekturexemplare, Besprechungs</w:t>
      </w:r>
      <w:r>
        <w:softHyphen/>
        <w:t>unterlagen, Unternehmerexemplare usw. enthalten sein. Ebenfalls müssen alle weiteren notwendigen Nebenkosten (Deplacementkosten usw.) eingerechnet werden.</w:t>
      </w:r>
    </w:p>
    <w:p w14:paraId="4FA56030" w14:textId="77777777" w:rsidR="0091141D" w:rsidRDefault="0091141D" w:rsidP="0091141D">
      <w:pPr>
        <w:ind w:left="340"/>
      </w:pPr>
    </w:p>
    <w:p w14:paraId="1667E117" w14:textId="77777777" w:rsidR="0091141D" w:rsidRDefault="0091141D" w:rsidP="0091141D"/>
    <w:p w14:paraId="2A32E60E" w14:textId="77777777" w:rsidR="0091141D" w:rsidRPr="00DA60CA" w:rsidRDefault="0091141D" w:rsidP="0091141D">
      <w:pPr>
        <w:ind w:left="340"/>
        <w:rPr>
          <w:b/>
        </w:rPr>
      </w:pPr>
      <w:r w:rsidRPr="00DA60CA">
        <w:rPr>
          <w:b/>
        </w:rPr>
        <w:t>Teuerung</w:t>
      </w:r>
    </w:p>
    <w:p w14:paraId="7DB0717C" w14:textId="77777777" w:rsidR="0091141D" w:rsidRDefault="0091141D" w:rsidP="0091141D">
      <w:pPr>
        <w:ind w:left="340"/>
      </w:pPr>
      <w:r>
        <w:t>Die Teuerung für Globalen oder Honorierung nach dem Zeitaufwand werden aufgrund der Gleitpreisklausel der KBOB-Empfehlung, welche dem Schreiben des Tiefbauamtes Kanton St.Gallen "Grundlagen für Leistungs- und Honorarofferten (Jahr der aktuellen Ausschreibung)" beigelegt ist, abgerechnet. Es kommen die Preisänderungsfaktoren mit dem Nominallohnindex Wirtschaftszweige 70 - 74 zur Anwendung. Die Preisänderungsabrechnung ist erst mit der Gleitpreisformel berechneten Veränderung von über 2 Prozent anwendbar.</w:t>
      </w:r>
    </w:p>
    <w:p w14:paraId="74FEB068" w14:textId="77777777" w:rsidR="006F7809" w:rsidRDefault="006F7809" w:rsidP="004A3089"/>
    <w:p w14:paraId="69C28A7A" w14:textId="77777777" w:rsidR="00B739B7" w:rsidRDefault="00B739B7"/>
    <w:p w14:paraId="67475E88" w14:textId="77777777" w:rsidR="00693583" w:rsidRDefault="00693583" w:rsidP="00B739B7"/>
    <w:p w14:paraId="38027D0B" w14:textId="77777777" w:rsidR="00854026" w:rsidRDefault="00854026" w:rsidP="00B739B7">
      <w:pPr>
        <w:sectPr w:rsidR="00854026" w:rsidSect="002F672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3090" w:right="1814" w:bottom="1219" w:left="1701" w:header="510" w:footer="567" w:gutter="0"/>
          <w:cols w:space="708"/>
          <w:titlePg/>
          <w:docGrid w:linePitch="360"/>
        </w:sectPr>
      </w:pPr>
    </w:p>
    <w:p w14:paraId="5283EF94" w14:textId="77777777" w:rsidR="008D7671" w:rsidRDefault="008D7671" w:rsidP="00BB2D5B">
      <w:pPr>
        <w:pStyle w:val="berschrift1"/>
      </w:pPr>
      <w:r>
        <w:lastRenderedPageBreak/>
        <w:t>Personaleinsatzliste:</w:t>
      </w:r>
    </w:p>
    <w:p w14:paraId="2A8ADFC7" w14:textId="77777777" w:rsidR="008D7671" w:rsidRDefault="008D7671" w:rsidP="008D7671">
      <w:pPr>
        <w:pStyle w:val="Kopfzeile"/>
        <w:tabs>
          <w:tab w:val="left" w:pos="1985"/>
        </w:tabs>
        <w:spacing w:line="240" w:lineRule="auto"/>
      </w:pPr>
    </w:p>
    <w:p w14:paraId="2CB7950F" w14:textId="77777777" w:rsidR="008D7671" w:rsidRDefault="008D7671" w:rsidP="008D7671">
      <w:pPr>
        <w:pStyle w:val="Kopfzeile"/>
        <w:tabs>
          <w:tab w:val="left" w:pos="1985"/>
        </w:tabs>
        <w:spacing w:line="240" w:lineRule="auto"/>
      </w:pPr>
    </w:p>
    <w:p w14:paraId="19DE2A08" w14:textId="77777777" w:rsidR="008D7671" w:rsidRDefault="008D7671" w:rsidP="008D7671">
      <w:pPr>
        <w:pStyle w:val="Kopfzeile"/>
        <w:tabs>
          <w:tab w:val="left" w:pos="1985"/>
        </w:tabs>
        <w:spacing w:line="240" w:lineRule="auto"/>
      </w:pPr>
      <w:r>
        <w:t>Honorarkategorien der vorgesehenen Projektmitarbeiter:</w:t>
      </w:r>
      <w:r>
        <w:br/>
        <w:t xml:space="preserve">(Schlüsselpersonen </w:t>
      </w:r>
      <w:r w:rsidR="00BB2D5B">
        <w:t xml:space="preserve">für welche in </w:t>
      </w:r>
      <w:r>
        <w:t>Beilage 4</w:t>
      </w:r>
      <w:r w:rsidR="00BB2D5B">
        <w:t xml:space="preserve"> Referenzen verlangt werden</w:t>
      </w:r>
      <w:r>
        <w:t xml:space="preserve"> sind zwingend einzusetzen!)</w:t>
      </w:r>
    </w:p>
    <w:p w14:paraId="7AFF369D" w14:textId="77777777" w:rsidR="008D7671" w:rsidRDefault="008D7671" w:rsidP="008D7671">
      <w:pPr>
        <w:pStyle w:val="Kopfzeile"/>
        <w:tabs>
          <w:tab w:val="left" w:pos="1985"/>
        </w:tabs>
        <w:spacing w:line="24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5103"/>
        <w:gridCol w:w="2410"/>
        <w:gridCol w:w="2126"/>
      </w:tblGrid>
      <w:tr w:rsidR="008D7671" w:rsidRPr="000E2D21" w14:paraId="2DBDF7F5" w14:textId="77777777" w:rsidTr="00952179">
        <w:tc>
          <w:tcPr>
            <w:tcW w:w="4531" w:type="dxa"/>
          </w:tcPr>
          <w:p w14:paraId="2BDF30B4" w14:textId="77777777" w:rsidR="008D7671" w:rsidRPr="000E2D21" w:rsidRDefault="008D7671" w:rsidP="00952179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b/>
              </w:rPr>
            </w:pPr>
            <w:r w:rsidRPr="000E2D21">
              <w:rPr>
                <w:b/>
              </w:rPr>
              <w:t>Funktion in Projekt</w:t>
            </w:r>
          </w:p>
        </w:tc>
        <w:tc>
          <w:tcPr>
            <w:tcW w:w="5103" w:type="dxa"/>
          </w:tcPr>
          <w:p w14:paraId="2C5C330C" w14:textId="77777777" w:rsidR="008D7671" w:rsidRPr="000E2D21" w:rsidRDefault="008D7671" w:rsidP="00952179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b/>
              </w:rPr>
            </w:pPr>
            <w:r w:rsidRPr="000E2D21">
              <w:rPr>
                <w:b/>
              </w:rPr>
              <w:t>Name, Vorname</w:t>
            </w:r>
          </w:p>
        </w:tc>
        <w:tc>
          <w:tcPr>
            <w:tcW w:w="2410" w:type="dxa"/>
          </w:tcPr>
          <w:p w14:paraId="681F1C0A" w14:textId="77777777" w:rsidR="008D7671" w:rsidRPr="000E2D21" w:rsidRDefault="008D7671" w:rsidP="00952179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b/>
              </w:rPr>
            </w:pPr>
            <w:r w:rsidRPr="000E2D21">
              <w:rPr>
                <w:b/>
              </w:rPr>
              <w:t xml:space="preserve">Honorarkategorie </w:t>
            </w:r>
            <w:r w:rsidRPr="000E2D21">
              <w:rPr>
                <w:b/>
              </w:rPr>
              <w:br/>
              <w:t>[in Anlehnung an SIA 103]</w:t>
            </w:r>
          </w:p>
        </w:tc>
        <w:tc>
          <w:tcPr>
            <w:tcW w:w="2126" w:type="dxa"/>
          </w:tcPr>
          <w:p w14:paraId="0C838CD1" w14:textId="77777777" w:rsidR="008D7671" w:rsidRPr="000E2D21" w:rsidRDefault="008D7671" w:rsidP="00952179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b/>
              </w:rPr>
            </w:pPr>
            <w:r w:rsidRPr="000E2D21">
              <w:rPr>
                <w:b/>
              </w:rPr>
              <w:t>Honoraransatz</w:t>
            </w:r>
            <w:r>
              <w:rPr>
                <w:b/>
              </w:rPr>
              <w:br/>
            </w:r>
            <w:r w:rsidRPr="000E2D21">
              <w:rPr>
                <w:b/>
              </w:rPr>
              <w:t>[Fr./h]</w:t>
            </w:r>
          </w:p>
        </w:tc>
      </w:tr>
      <w:tr w:rsidR="008D7671" w14:paraId="7F78C3FA" w14:textId="77777777" w:rsidTr="00952179">
        <w:tc>
          <w:tcPr>
            <w:tcW w:w="4531" w:type="dxa"/>
          </w:tcPr>
          <w:p w14:paraId="6BDE3729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360" w:after="120" w:line="240" w:lineRule="auto"/>
            </w:pPr>
            <w:r>
              <w:t>Projektleiter</w:t>
            </w:r>
          </w:p>
        </w:tc>
        <w:tc>
          <w:tcPr>
            <w:tcW w:w="5103" w:type="dxa"/>
          </w:tcPr>
          <w:p w14:paraId="46F712D6" w14:textId="77777777" w:rsidR="008D7671" w:rsidRDefault="008D7671" w:rsidP="00952179">
            <w:pPr>
              <w:pStyle w:val="Kopfzeile"/>
              <w:tabs>
                <w:tab w:val="right" w:leader="dot" w:pos="4855"/>
              </w:tabs>
              <w:spacing w:before="360" w:after="120" w:line="240" w:lineRule="auto"/>
            </w:pPr>
            <w:r>
              <w:tab/>
            </w:r>
          </w:p>
        </w:tc>
        <w:tc>
          <w:tcPr>
            <w:tcW w:w="2410" w:type="dxa"/>
          </w:tcPr>
          <w:p w14:paraId="0F9A67CC" w14:textId="77777777" w:rsidR="008D7671" w:rsidRDefault="008D7671" w:rsidP="00952179">
            <w:pPr>
              <w:pStyle w:val="Kopfzeile"/>
              <w:tabs>
                <w:tab w:val="right" w:leader="dot" w:pos="2161"/>
              </w:tabs>
              <w:spacing w:before="360" w:after="120" w:line="240" w:lineRule="auto"/>
            </w:pPr>
            <w:r>
              <w:tab/>
            </w:r>
          </w:p>
        </w:tc>
        <w:tc>
          <w:tcPr>
            <w:tcW w:w="2126" w:type="dxa"/>
          </w:tcPr>
          <w:p w14:paraId="318CBE99" w14:textId="77777777" w:rsidR="008D7671" w:rsidRDefault="008D7671" w:rsidP="00952179">
            <w:pPr>
              <w:pStyle w:val="Kopfzeile"/>
              <w:tabs>
                <w:tab w:val="right" w:leader="dot" w:pos="1908"/>
                <w:tab w:val="left" w:pos="1985"/>
              </w:tabs>
              <w:spacing w:before="360" w:after="120" w:line="240" w:lineRule="auto"/>
            </w:pPr>
            <w:r>
              <w:tab/>
            </w:r>
          </w:p>
        </w:tc>
      </w:tr>
      <w:tr w:rsidR="008D7671" w14:paraId="002083DB" w14:textId="77777777" w:rsidTr="00952179">
        <w:tc>
          <w:tcPr>
            <w:tcW w:w="4531" w:type="dxa"/>
          </w:tcPr>
          <w:p w14:paraId="57034A33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360" w:after="120" w:line="240" w:lineRule="auto"/>
            </w:pPr>
            <w:r>
              <w:t>Sachbearbeiter</w:t>
            </w:r>
          </w:p>
        </w:tc>
        <w:tc>
          <w:tcPr>
            <w:tcW w:w="5103" w:type="dxa"/>
          </w:tcPr>
          <w:p w14:paraId="34427473" w14:textId="77777777" w:rsidR="008D7671" w:rsidRDefault="008D7671" w:rsidP="00952179">
            <w:pPr>
              <w:pStyle w:val="Kopfzeile"/>
              <w:tabs>
                <w:tab w:val="right" w:leader="dot" w:pos="4855"/>
              </w:tabs>
              <w:spacing w:before="360" w:after="120" w:line="240" w:lineRule="auto"/>
            </w:pPr>
            <w:r>
              <w:tab/>
            </w:r>
          </w:p>
        </w:tc>
        <w:tc>
          <w:tcPr>
            <w:tcW w:w="2410" w:type="dxa"/>
          </w:tcPr>
          <w:p w14:paraId="747A2528" w14:textId="77777777" w:rsidR="008D7671" w:rsidRDefault="008D7671" w:rsidP="00952179">
            <w:pPr>
              <w:pStyle w:val="Kopfzeile"/>
              <w:tabs>
                <w:tab w:val="right" w:leader="dot" w:pos="2161"/>
              </w:tabs>
              <w:spacing w:before="360" w:after="120" w:line="240" w:lineRule="auto"/>
            </w:pPr>
            <w:r>
              <w:tab/>
            </w:r>
          </w:p>
        </w:tc>
        <w:tc>
          <w:tcPr>
            <w:tcW w:w="2126" w:type="dxa"/>
          </w:tcPr>
          <w:p w14:paraId="0CF07761" w14:textId="77777777" w:rsidR="008D7671" w:rsidRDefault="008D7671" w:rsidP="00952179">
            <w:pPr>
              <w:pStyle w:val="Kopfzeile"/>
              <w:tabs>
                <w:tab w:val="right" w:leader="dot" w:pos="1908"/>
                <w:tab w:val="left" w:pos="1985"/>
              </w:tabs>
              <w:spacing w:before="360" w:after="120" w:line="240" w:lineRule="auto"/>
            </w:pPr>
            <w:r>
              <w:tab/>
            </w:r>
          </w:p>
        </w:tc>
      </w:tr>
      <w:tr w:rsidR="008D7671" w14:paraId="1C83592B" w14:textId="77777777" w:rsidTr="00952179">
        <w:tc>
          <w:tcPr>
            <w:tcW w:w="4531" w:type="dxa"/>
          </w:tcPr>
          <w:p w14:paraId="7A6F2433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360" w:after="120" w:line="240" w:lineRule="auto"/>
            </w:pPr>
            <w:r>
              <w:t>Administration</w:t>
            </w:r>
          </w:p>
        </w:tc>
        <w:tc>
          <w:tcPr>
            <w:tcW w:w="5103" w:type="dxa"/>
          </w:tcPr>
          <w:p w14:paraId="14CCA8D9" w14:textId="77777777" w:rsidR="008D7671" w:rsidRDefault="008D7671" w:rsidP="00952179">
            <w:pPr>
              <w:pStyle w:val="Kopfzeile"/>
              <w:tabs>
                <w:tab w:val="right" w:leader="dot" w:pos="4855"/>
              </w:tabs>
              <w:spacing w:before="360" w:after="120" w:line="240" w:lineRule="auto"/>
            </w:pPr>
            <w:r>
              <w:tab/>
            </w:r>
          </w:p>
        </w:tc>
        <w:tc>
          <w:tcPr>
            <w:tcW w:w="2410" w:type="dxa"/>
          </w:tcPr>
          <w:p w14:paraId="0A76597D" w14:textId="77777777" w:rsidR="008D7671" w:rsidRDefault="008D7671" w:rsidP="00952179">
            <w:pPr>
              <w:pStyle w:val="Kopfzeile"/>
              <w:tabs>
                <w:tab w:val="right" w:leader="dot" w:pos="2161"/>
              </w:tabs>
              <w:spacing w:before="360" w:after="120" w:line="240" w:lineRule="auto"/>
            </w:pPr>
            <w:r>
              <w:tab/>
            </w:r>
          </w:p>
        </w:tc>
        <w:tc>
          <w:tcPr>
            <w:tcW w:w="2126" w:type="dxa"/>
          </w:tcPr>
          <w:p w14:paraId="7953BCEA" w14:textId="77777777" w:rsidR="008D7671" w:rsidRDefault="008D7671" w:rsidP="00952179">
            <w:pPr>
              <w:pStyle w:val="Kopfzeile"/>
              <w:tabs>
                <w:tab w:val="right" w:leader="dot" w:pos="1908"/>
                <w:tab w:val="left" w:pos="1985"/>
              </w:tabs>
              <w:spacing w:before="360" w:after="120" w:line="240" w:lineRule="auto"/>
            </w:pPr>
            <w:r>
              <w:tab/>
            </w:r>
          </w:p>
        </w:tc>
      </w:tr>
      <w:tr w:rsidR="008D7671" w14:paraId="0D2FA26C" w14:textId="77777777" w:rsidTr="00952179">
        <w:tc>
          <w:tcPr>
            <w:tcW w:w="4531" w:type="dxa"/>
          </w:tcPr>
          <w:p w14:paraId="76007958" w14:textId="77777777" w:rsidR="008D7671" w:rsidRDefault="008D7671" w:rsidP="00952179">
            <w:pPr>
              <w:pStyle w:val="Kopfzeile"/>
              <w:tabs>
                <w:tab w:val="right" w:leader="dot" w:pos="4314"/>
              </w:tabs>
              <w:spacing w:before="360" w:after="120" w:line="240" w:lineRule="auto"/>
            </w:pPr>
            <w:r>
              <w:tab/>
            </w:r>
          </w:p>
        </w:tc>
        <w:tc>
          <w:tcPr>
            <w:tcW w:w="5103" w:type="dxa"/>
          </w:tcPr>
          <w:p w14:paraId="0B3C240D" w14:textId="77777777" w:rsidR="008D7671" w:rsidRDefault="008D7671" w:rsidP="00952179">
            <w:pPr>
              <w:pStyle w:val="Kopfzeile"/>
              <w:tabs>
                <w:tab w:val="right" w:leader="dot" w:pos="4855"/>
              </w:tabs>
              <w:spacing w:before="360" w:after="120" w:line="240" w:lineRule="auto"/>
            </w:pPr>
            <w:r>
              <w:tab/>
            </w:r>
          </w:p>
        </w:tc>
        <w:tc>
          <w:tcPr>
            <w:tcW w:w="2410" w:type="dxa"/>
          </w:tcPr>
          <w:p w14:paraId="1D3FBC99" w14:textId="77777777" w:rsidR="008D7671" w:rsidRDefault="008D7671" w:rsidP="00952179">
            <w:pPr>
              <w:pStyle w:val="Kopfzeile"/>
              <w:tabs>
                <w:tab w:val="right" w:leader="dot" w:pos="2161"/>
              </w:tabs>
              <w:spacing w:before="360" w:after="120" w:line="240" w:lineRule="auto"/>
            </w:pPr>
            <w:r>
              <w:tab/>
            </w:r>
          </w:p>
        </w:tc>
        <w:tc>
          <w:tcPr>
            <w:tcW w:w="2126" w:type="dxa"/>
          </w:tcPr>
          <w:p w14:paraId="31330410" w14:textId="77777777" w:rsidR="008D7671" w:rsidRDefault="008D7671" w:rsidP="00952179">
            <w:pPr>
              <w:pStyle w:val="Kopfzeile"/>
              <w:tabs>
                <w:tab w:val="right" w:leader="dot" w:pos="1908"/>
                <w:tab w:val="left" w:pos="1985"/>
              </w:tabs>
              <w:spacing w:before="360" w:after="120" w:line="240" w:lineRule="auto"/>
            </w:pPr>
            <w:r>
              <w:tab/>
            </w:r>
          </w:p>
        </w:tc>
      </w:tr>
    </w:tbl>
    <w:p w14:paraId="7776BD15" w14:textId="77777777" w:rsidR="008D7671" w:rsidRDefault="008D7671" w:rsidP="008D7671">
      <w:pPr>
        <w:pStyle w:val="Kopfzeile"/>
        <w:tabs>
          <w:tab w:val="left" w:pos="1985"/>
        </w:tabs>
        <w:spacing w:line="240" w:lineRule="auto"/>
      </w:pPr>
    </w:p>
    <w:p w14:paraId="2140C325" w14:textId="77777777" w:rsidR="008D7671" w:rsidRDefault="008D7671" w:rsidP="008D7671">
      <w:r>
        <w:br w:type="page"/>
      </w:r>
    </w:p>
    <w:p w14:paraId="4C8B274D" w14:textId="77777777" w:rsidR="008D7671" w:rsidRDefault="008D7671" w:rsidP="00BB2D5B">
      <w:pPr>
        <w:pStyle w:val="berschrift1"/>
      </w:pPr>
      <w:r w:rsidRPr="000E2D21">
        <w:lastRenderedPageBreak/>
        <w:t>Zusammenstellung Personalaufwand</w:t>
      </w:r>
      <w:r>
        <w:t xml:space="preserve"> </w:t>
      </w:r>
    </w:p>
    <w:p w14:paraId="116F8C0B" w14:textId="77777777" w:rsidR="008D7671" w:rsidRPr="008D7671" w:rsidRDefault="008D7671" w:rsidP="00BB2D5B">
      <w:pPr>
        <w:pStyle w:val="berschrift2"/>
      </w:pPr>
      <w:r w:rsidRPr="008D7671">
        <w:t>gemäss Einschätzung Auftraggeber:</w:t>
      </w:r>
    </w:p>
    <w:tbl>
      <w:tblPr>
        <w:tblStyle w:val="Tabellenraster"/>
        <w:tblW w:w="14317" w:type="dxa"/>
        <w:tblLayout w:type="fixed"/>
        <w:tblLook w:val="04A0" w:firstRow="1" w:lastRow="0" w:firstColumn="1" w:lastColumn="0" w:noHBand="0" w:noVBand="1"/>
      </w:tblPr>
      <w:tblGrid>
        <w:gridCol w:w="2410"/>
        <w:gridCol w:w="3827"/>
        <w:gridCol w:w="567"/>
        <w:gridCol w:w="1417"/>
        <w:gridCol w:w="993"/>
        <w:gridCol w:w="992"/>
        <w:gridCol w:w="992"/>
        <w:gridCol w:w="992"/>
        <w:gridCol w:w="993"/>
        <w:gridCol w:w="1134"/>
      </w:tblGrid>
      <w:tr w:rsidR="008D7671" w14:paraId="13E0E6AD" w14:textId="77777777" w:rsidTr="00952179">
        <w:tc>
          <w:tcPr>
            <w:tcW w:w="241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14:paraId="7F5C3804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14:paraId="0FDDF03C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14:paraId="5055EE29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0B9E75DC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14:paraId="591C4007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 xml:space="preserve">Jahr 2021 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nil"/>
            </w:tcBorders>
          </w:tcPr>
          <w:p w14:paraId="2BD134D8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Jahr 2022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nil"/>
            </w:tcBorders>
          </w:tcPr>
          <w:p w14:paraId="13E51651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Jahr 2023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nil"/>
            </w:tcBorders>
          </w:tcPr>
          <w:p w14:paraId="5695DEB7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Jahr 2024</w:t>
            </w:r>
          </w:p>
        </w:tc>
        <w:tc>
          <w:tcPr>
            <w:tcW w:w="993" w:type="dxa"/>
            <w:tcBorders>
              <w:top w:val="single" w:sz="8" w:space="0" w:color="000000" w:themeColor="text1"/>
              <w:bottom w:val="nil"/>
            </w:tcBorders>
          </w:tcPr>
          <w:p w14:paraId="4E8E02A6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Subtotal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nil"/>
            </w:tcBorders>
          </w:tcPr>
          <w:p w14:paraId="390870EC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Leistungs-</w:t>
            </w:r>
          </w:p>
        </w:tc>
      </w:tr>
      <w:tr w:rsidR="008D7671" w14:paraId="3D8634CA" w14:textId="77777777" w:rsidTr="00952179"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</w:tcBorders>
          </w:tcPr>
          <w:p w14:paraId="35FE45A1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line="200" w:lineRule="exact"/>
            </w:pPr>
            <w:r>
              <w:t>Funktion</w:t>
            </w:r>
          </w:p>
        </w:tc>
        <w:tc>
          <w:tcPr>
            <w:tcW w:w="3827" w:type="dxa"/>
            <w:tcBorders>
              <w:top w:val="single" w:sz="8" w:space="0" w:color="000000" w:themeColor="text1"/>
            </w:tcBorders>
          </w:tcPr>
          <w:p w14:paraId="76C1EF9A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line="200" w:lineRule="exact"/>
            </w:pPr>
            <w:r>
              <w:t>Name, Vorname</w:t>
            </w:r>
          </w:p>
        </w:tc>
        <w:tc>
          <w:tcPr>
            <w:tcW w:w="567" w:type="dxa"/>
            <w:tcBorders>
              <w:top w:val="single" w:sz="8" w:space="0" w:color="000000" w:themeColor="text1"/>
            </w:tcBorders>
          </w:tcPr>
          <w:p w14:paraId="0911D70B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line="200" w:lineRule="exact"/>
            </w:pPr>
            <w:r>
              <w:t>Kat.</w:t>
            </w:r>
          </w:p>
        </w:tc>
        <w:tc>
          <w:tcPr>
            <w:tcW w:w="1417" w:type="dxa"/>
            <w:tcBorders>
              <w:top w:val="single" w:sz="8" w:space="0" w:color="000000" w:themeColor="text1"/>
            </w:tcBorders>
          </w:tcPr>
          <w:p w14:paraId="0C736A49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Honoraransatz [Fr. / h]</w:t>
            </w:r>
          </w:p>
        </w:tc>
        <w:tc>
          <w:tcPr>
            <w:tcW w:w="993" w:type="dxa"/>
            <w:tcBorders>
              <w:top w:val="nil"/>
            </w:tcBorders>
          </w:tcPr>
          <w:p w14:paraId="42C12938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992" w:type="dxa"/>
            <w:tcBorders>
              <w:top w:val="nil"/>
            </w:tcBorders>
          </w:tcPr>
          <w:p w14:paraId="075713C0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992" w:type="dxa"/>
            <w:tcBorders>
              <w:top w:val="nil"/>
            </w:tcBorders>
          </w:tcPr>
          <w:p w14:paraId="329D6E63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992" w:type="dxa"/>
            <w:tcBorders>
              <w:top w:val="nil"/>
            </w:tcBorders>
          </w:tcPr>
          <w:p w14:paraId="5CA0AA4C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993" w:type="dxa"/>
            <w:tcBorders>
              <w:top w:val="nil"/>
            </w:tcBorders>
          </w:tcPr>
          <w:p w14:paraId="1AB219C0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1134" w:type="dxa"/>
            <w:tcBorders>
              <w:top w:val="nil"/>
            </w:tcBorders>
          </w:tcPr>
          <w:p w14:paraId="3D92A30E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anteil</w:t>
            </w:r>
            <w:r>
              <w:br/>
              <w:t>[%]</w:t>
            </w:r>
          </w:p>
        </w:tc>
      </w:tr>
      <w:tr w:rsidR="008D7671" w14:paraId="447CF135" w14:textId="77777777" w:rsidTr="00952179">
        <w:tc>
          <w:tcPr>
            <w:tcW w:w="2410" w:type="dxa"/>
            <w:tcBorders>
              <w:left w:val="single" w:sz="8" w:space="0" w:color="000000" w:themeColor="text1"/>
            </w:tcBorders>
          </w:tcPr>
          <w:p w14:paraId="60A40804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after="120" w:line="200" w:lineRule="exact"/>
            </w:pPr>
            <w:r>
              <w:t>Projektleitung</w:t>
            </w:r>
          </w:p>
        </w:tc>
        <w:tc>
          <w:tcPr>
            <w:tcW w:w="3827" w:type="dxa"/>
          </w:tcPr>
          <w:p w14:paraId="0FD46B1B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567" w:type="dxa"/>
          </w:tcPr>
          <w:p w14:paraId="631DA2A1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417" w:type="dxa"/>
          </w:tcPr>
          <w:p w14:paraId="02F4E0B2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075CB6DA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>
              <w:rPr>
                <w:i/>
              </w:rPr>
              <w:t>100</w:t>
            </w:r>
            <w:r w:rsidRPr="00896A66">
              <w:rPr>
                <w:i/>
              </w:rPr>
              <w:t>h</w:t>
            </w:r>
          </w:p>
        </w:tc>
        <w:tc>
          <w:tcPr>
            <w:tcW w:w="992" w:type="dxa"/>
          </w:tcPr>
          <w:p w14:paraId="0ADF86CB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150h</w:t>
            </w:r>
          </w:p>
        </w:tc>
        <w:tc>
          <w:tcPr>
            <w:tcW w:w="992" w:type="dxa"/>
          </w:tcPr>
          <w:p w14:paraId="3C42C9B1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150h</w:t>
            </w:r>
          </w:p>
        </w:tc>
        <w:tc>
          <w:tcPr>
            <w:tcW w:w="992" w:type="dxa"/>
          </w:tcPr>
          <w:p w14:paraId="69405F79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>
              <w:rPr>
                <w:i/>
              </w:rPr>
              <w:t>60h</w:t>
            </w:r>
          </w:p>
        </w:tc>
        <w:tc>
          <w:tcPr>
            <w:tcW w:w="993" w:type="dxa"/>
          </w:tcPr>
          <w:p w14:paraId="659B858A" w14:textId="77777777" w:rsidR="008D7671" w:rsidRPr="00896A66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460h</w:t>
            </w:r>
          </w:p>
        </w:tc>
        <w:tc>
          <w:tcPr>
            <w:tcW w:w="1134" w:type="dxa"/>
          </w:tcPr>
          <w:p w14:paraId="1A5EDE25" w14:textId="77777777" w:rsidR="008D7671" w:rsidRPr="00896A66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46 %</w:t>
            </w:r>
          </w:p>
        </w:tc>
      </w:tr>
      <w:tr w:rsidR="008D7671" w14:paraId="278DC259" w14:textId="77777777" w:rsidTr="00952179">
        <w:tc>
          <w:tcPr>
            <w:tcW w:w="2410" w:type="dxa"/>
            <w:tcBorders>
              <w:left w:val="single" w:sz="8" w:space="0" w:color="000000" w:themeColor="text1"/>
            </w:tcBorders>
          </w:tcPr>
          <w:p w14:paraId="083E47D6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after="120" w:line="200" w:lineRule="exact"/>
            </w:pPr>
            <w:r>
              <w:t>Sachbearbeitung</w:t>
            </w:r>
          </w:p>
        </w:tc>
        <w:tc>
          <w:tcPr>
            <w:tcW w:w="3827" w:type="dxa"/>
          </w:tcPr>
          <w:p w14:paraId="58569E74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567" w:type="dxa"/>
          </w:tcPr>
          <w:p w14:paraId="0E09AD72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417" w:type="dxa"/>
          </w:tcPr>
          <w:p w14:paraId="244FB812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21555339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>
              <w:rPr>
                <w:i/>
              </w:rPr>
              <w:t>70h</w:t>
            </w:r>
          </w:p>
        </w:tc>
        <w:tc>
          <w:tcPr>
            <w:tcW w:w="992" w:type="dxa"/>
          </w:tcPr>
          <w:p w14:paraId="61666C86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150h</w:t>
            </w:r>
          </w:p>
        </w:tc>
        <w:tc>
          <w:tcPr>
            <w:tcW w:w="992" w:type="dxa"/>
          </w:tcPr>
          <w:p w14:paraId="315E4113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150h</w:t>
            </w:r>
          </w:p>
        </w:tc>
        <w:tc>
          <w:tcPr>
            <w:tcW w:w="992" w:type="dxa"/>
          </w:tcPr>
          <w:p w14:paraId="07F33B11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>
              <w:rPr>
                <w:i/>
              </w:rPr>
              <w:t>20h</w:t>
            </w:r>
          </w:p>
        </w:tc>
        <w:tc>
          <w:tcPr>
            <w:tcW w:w="993" w:type="dxa"/>
          </w:tcPr>
          <w:p w14:paraId="192DA164" w14:textId="77777777" w:rsidR="008D7671" w:rsidRPr="00896A66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390h</w:t>
            </w:r>
          </w:p>
        </w:tc>
        <w:tc>
          <w:tcPr>
            <w:tcW w:w="1134" w:type="dxa"/>
          </w:tcPr>
          <w:p w14:paraId="0695453C" w14:textId="77777777" w:rsidR="008D7671" w:rsidRPr="00896A66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39</w:t>
            </w:r>
            <w:r>
              <w:rPr>
                <w:i/>
              </w:rPr>
              <w:t xml:space="preserve"> </w:t>
            </w:r>
            <w:r w:rsidRPr="00896A66">
              <w:rPr>
                <w:i/>
              </w:rPr>
              <w:t>%</w:t>
            </w:r>
          </w:p>
        </w:tc>
      </w:tr>
      <w:tr w:rsidR="008D7671" w14:paraId="6C77D787" w14:textId="77777777" w:rsidTr="00952179">
        <w:tc>
          <w:tcPr>
            <w:tcW w:w="2410" w:type="dxa"/>
            <w:tcBorders>
              <w:left w:val="single" w:sz="8" w:space="0" w:color="000000" w:themeColor="text1"/>
            </w:tcBorders>
          </w:tcPr>
          <w:p w14:paraId="0465A8FA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after="120" w:line="200" w:lineRule="exact"/>
            </w:pPr>
            <w:r>
              <w:t>Administration</w:t>
            </w:r>
          </w:p>
        </w:tc>
        <w:tc>
          <w:tcPr>
            <w:tcW w:w="3827" w:type="dxa"/>
          </w:tcPr>
          <w:p w14:paraId="4B102DBA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567" w:type="dxa"/>
          </w:tcPr>
          <w:p w14:paraId="46B7072C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417" w:type="dxa"/>
          </w:tcPr>
          <w:p w14:paraId="769AEB36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303E7AB8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30h</w:t>
            </w:r>
          </w:p>
        </w:tc>
        <w:tc>
          <w:tcPr>
            <w:tcW w:w="992" w:type="dxa"/>
          </w:tcPr>
          <w:p w14:paraId="67F6A14F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50h</w:t>
            </w:r>
          </w:p>
        </w:tc>
        <w:tc>
          <w:tcPr>
            <w:tcW w:w="992" w:type="dxa"/>
          </w:tcPr>
          <w:p w14:paraId="7B9743F0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50h</w:t>
            </w:r>
          </w:p>
        </w:tc>
        <w:tc>
          <w:tcPr>
            <w:tcW w:w="992" w:type="dxa"/>
          </w:tcPr>
          <w:p w14:paraId="75165222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>
              <w:rPr>
                <w:i/>
              </w:rPr>
              <w:t>20h</w:t>
            </w:r>
          </w:p>
        </w:tc>
        <w:tc>
          <w:tcPr>
            <w:tcW w:w="993" w:type="dxa"/>
          </w:tcPr>
          <w:p w14:paraId="7459DD9B" w14:textId="77777777" w:rsidR="008D7671" w:rsidRPr="00896A66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150h</w:t>
            </w:r>
          </w:p>
        </w:tc>
        <w:tc>
          <w:tcPr>
            <w:tcW w:w="1134" w:type="dxa"/>
          </w:tcPr>
          <w:p w14:paraId="36977BDE" w14:textId="77777777" w:rsidR="008D7671" w:rsidRPr="00896A66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  <w:jc w:val="center"/>
              <w:rPr>
                <w:i/>
              </w:rPr>
            </w:pPr>
            <w:r w:rsidRPr="00896A66">
              <w:rPr>
                <w:i/>
              </w:rPr>
              <w:t>15</w:t>
            </w:r>
            <w:r>
              <w:rPr>
                <w:i/>
              </w:rPr>
              <w:t xml:space="preserve"> </w:t>
            </w:r>
            <w:r w:rsidRPr="00896A66">
              <w:rPr>
                <w:i/>
              </w:rPr>
              <w:t>%</w:t>
            </w:r>
          </w:p>
        </w:tc>
      </w:tr>
      <w:tr w:rsidR="008D7671" w14:paraId="6AD6A357" w14:textId="77777777" w:rsidTr="00952179">
        <w:tc>
          <w:tcPr>
            <w:tcW w:w="2410" w:type="dxa"/>
            <w:tcBorders>
              <w:left w:val="single" w:sz="8" w:space="0" w:color="000000" w:themeColor="text1"/>
            </w:tcBorders>
          </w:tcPr>
          <w:p w14:paraId="4C9434C0" w14:textId="77777777" w:rsidR="008D7671" w:rsidRDefault="008D7671" w:rsidP="00952179">
            <w:pPr>
              <w:pStyle w:val="Kopfzeile"/>
              <w:tabs>
                <w:tab w:val="right" w:leader="dot" w:pos="2194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3827" w:type="dxa"/>
          </w:tcPr>
          <w:p w14:paraId="6CB89A5D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567" w:type="dxa"/>
          </w:tcPr>
          <w:p w14:paraId="0106E237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417" w:type="dxa"/>
          </w:tcPr>
          <w:p w14:paraId="00211859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10AFC2F0" w14:textId="77777777" w:rsidR="008D7671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2" w:type="dxa"/>
          </w:tcPr>
          <w:p w14:paraId="41D61D6E" w14:textId="77777777" w:rsidR="008D7671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2" w:type="dxa"/>
          </w:tcPr>
          <w:p w14:paraId="4E33E7CA" w14:textId="77777777" w:rsidR="008D7671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2" w:type="dxa"/>
          </w:tcPr>
          <w:p w14:paraId="385020A0" w14:textId="77777777" w:rsidR="008D7671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750077B5" w14:textId="77777777" w:rsidR="008D7671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134" w:type="dxa"/>
          </w:tcPr>
          <w:p w14:paraId="2DFD55F0" w14:textId="77777777" w:rsidR="008D7671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</w:pPr>
            <w:r>
              <w:tab/>
            </w:r>
          </w:p>
        </w:tc>
      </w:tr>
      <w:tr w:rsidR="008D7671" w14:paraId="3C239A89" w14:textId="77777777" w:rsidTr="00952179">
        <w:tc>
          <w:tcPr>
            <w:tcW w:w="2410" w:type="dxa"/>
            <w:tcBorders>
              <w:left w:val="single" w:sz="8" w:space="0" w:color="000000" w:themeColor="text1"/>
              <w:bottom w:val="single" w:sz="4" w:space="0" w:color="000000" w:themeColor="text1"/>
            </w:tcBorders>
          </w:tcPr>
          <w:p w14:paraId="47452190" w14:textId="77777777" w:rsidR="008D7671" w:rsidRDefault="008D7671" w:rsidP="00952179">
            <w:pPr>
              <w:pStyle w:val="Kopfzeile"/>
              <w:tabs>
                <w:tab w:val="right" w:leader="dot" w:pos="2194"/>
              </w:tabs>
              <w:spacing w:before="120" w:after="120" w:line="200" w:lineRule="exact"/>
            </w:pPr>
            <w:r>
              <w:t>Total Personalaufwand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42256CF3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30D185BD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710466DE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14:paraId="50EB503A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b/>
                <w:i/>
              </w:rPr>
            </w:pPr>
            <w:r w:rsidRPr="00896A66">
              <w:rPr>
                <w:b/>
                <w:i/>
              </w:rPr>
              <w:t>200h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14:paraId="6E71AB64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b/>
                <w:i/>
              </w:rPr>
            </w:pPr>
            <w:r w:rsidRPr="00896A66">
              <w:rPr>
                <w:b/>
                <w:i/>
              </w:rPr>
              <w:t>350h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14:paraId="19C911DE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b/>
                <w:i/>
              </w:rPr>
            </w:pPr>
            <w:r w:rsidRPr="00896A66">
              <w:rPr>
                <w:b/>
                <w:i/>
              </w:rPr>
              <w:t>350h</w:t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14:paraId="51BF32E9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jc w:val="center"/>
              <w:rPr>
                <w:b/>
                <w:i/>
              </w:rPr>
            </w:pPr>
            <w:r w:rsidRPr="00896A66">
              <w:rPr>
                <w:b/>
                <w:i/>
              </w:rPr>
              <w:t>100h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14:paraId="2F10F681" w14:textId="77777777" w:rsidR="008D7671" w:rsidRPr="00896A66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  <w:jc w:val="center"/>
              <w:rPr>
                <w:b/>
                <w:i/>
              </w:rPr>
            </w:pPr>
            <w:r w:rsidRPr="00896A66">
              <w:rPr>
                <w:b/>
                <w:i/>
              </w:rPr>
              <w:t>1000h</w:t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38CD6EE2" w14:textId="77777777" w:rsidR="008D7671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</w:pPr>
          </w:p>
        </w:tc>
      </w:tr>
    </w:tbl>
    <w:p w14:paraId="3CEC49B8" w14:textId="77777777" w:rsidR="008D7671" w:rsidRDefault="008D7671" w:rsidP="008D7671"/>
    <w:p w14:paraId="4FD4EA6A" w14:textId="77777777" w:rsidR="008D7671" w:rsidRDefault="008D7671" w:rsidP="008D7671"/>
    <w:p w14:paraId="3631C4CB" w14:textId="77777777" w:rsidR="008D7671" w:rsidRPr="008D7671" w:rsidRDefault="008D7671" w:rsidP="00BB2D5B">
      <w:pPr>
        <w:pStyle w:val="berschrift2"/>
      </w:pPr>
      <w:r w:rsidRPr="008D7671">
        <w:t xml:space="preserve">Anpassungen </w:t>
      </w:r>
      <w:r w:rsidR="00BB2D5B">
        <w:t xml:space="preserve">durch </w:t>
      </w:r>
      <w:r w:rsidRPr="008D7671">
        <w:t>Offertsteller:</w:t>
      </w:r>
    </w:p>
    <w:tbl>
      <w:tblPr>
        <w:tblStyle w:val="Tabellenraster"/>
        <w:tblW w:w="14317" w:type="dxa"/>
        <w:tblLayout w:type="fixed"/>
        <w:tblLook w:val="04A0" w:firstRow="1" w:lastRow="0" w:firstColumn="1" w:lastColumn="0" w:noHBand="0" w:noVBand="1"/>
      </w:tblPr>
      <w:tblGrid>
        <w:gridCol w:w="2410"/>
        <w:gridCol w:w="3827"/>
        <w:gridCol w:w="567"/>
        <w:gridCol w:w="1417"/>
        <w:gridCol w:w="993"/>
        <w:gridCol w:w="992"/>
        <w:gridCol w:w="992"/>
        <w:gridCol w:w="992"/>
        <w:gridCol w:w="993"/>
        <w:gridCol w:w="1134"/>
      </w:tblGrid>
      <w:tr w:rsidR="008D7671" w14:paraId="2FB23590" w14:textId="77777777" w:rsidTr="00952179">
        <w:tc>
          <w:tcPr>
            <w:tcW w:w="2410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14:paraId="2E5762E2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</w:p>
        </w:tc>
        <w:tc>
          <w:tcPr>
            <w:tcW w:w="382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14:paraId="69794859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14:paraId="6CD96CC6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6C2EDE17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</w:p>
        </w:tc>
        <w:tc>
          <w:tcPr>
            <w:tcW w:w="993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</w:tcBorders>
          </w:tcPr>
          <w:p w14:paraId="5D0B036D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 xml:space="preserve">Jahr 2021 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nil"/>
            </w:tcBorders>
          </w:tcPr>
          <w:p w14:paraId="0A8F5C2B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Jahr 2022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nil"/>
            </w:tcBorders>
          </w:tcPr>
          <w:p w14:paraId="38CFA2DB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Jahr 2023</w:t>
            </w:r>
          </w:p>
        </w:tc>
        <w:tc>
          <w:tcPr>
            <w:tcW w:w="992" w:type="dxa"/>
            <w:tcBorders>
              <w:top w:val="single" w:sz="8" w:space="0" w:color="000000" w:themeColor="text1"/>
              <w:bottom w:val="nil"/>
            </w:tcBorders>
          </w:tcPr>
          <w:p w14:paraId="10A77F1B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Jahr 2024</w:t>
            </w:r>
          </w:p>
        </w:tc>
        <w:tc>
          <w:tcPr>
            <w:tcW w:w="993" w:type="dxa"/>
            <w:tcBorders>
              <w:top w:val="single" w:sz="8" w:space="0" w:color="000000" w:themeColor="text1"/>
              <w:bottom w:val="nil"/>
            </w:tcBorders>
          </w:tcPr>
          <w:p w14:paraId="04C3F698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Subtotal</w:t>
            </w:r>
          </w:p>
        </w:tc>
        <w:tc>
          <w:tcPr>
            <w:tcW w:w="1134" w:type="dxa"/>
            <w:tcBorders>
              <w:top w:val="single" w:sz="8" w:space="0" w:color="000000" w:themeColor="text1"/>
              <w:bottom w:val="nil"/>
            </w:tcBorders>
          </w:tcPr>
          <w:p w14:paraId="6CD7D924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Leistungs-</w:t>
            </w:r>
          </w:p>
        </w:tc>
      </w:tr>
      <w:tr w:rsidR="008D7671" w14:paraId="3A12B6AB" w14:textId="77777777" w:rsidTr="00952179"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</w:tcBorders>
          </w:tcPr>
          <w:p w14:paraId="62BD95F9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line="200" w:lineRule="exact"/>
            </w:pPr>
            <w:r>
              <w:t>Funktion</w:t>
            </w:r>
          </w:p>
        </w:tc>
        <w:tc>
          <w:tcPr>
            <w:tcW w:w="3827" w:type="dxa"/>
            <w:tcBorders>
              <w:top w:val="single" w:sz="8" w:space="0" w:color="000000" w:themeColor="text1"/>
            </w:tcBorders>
          </w:tcPr>
          <w:p w14:paraId="1E2F684C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line="200" w:lineRule="exact"/>
            </w:pPr>
            <w:r>
              <w:t>Name, Vorname</w:t>
            </w:r>
          </w:p>
        </w:tc>
        <w:tc>
          <w:tcPr>
            <w:tcW w:w="567" w:type="dxa"/>
            <w:tcBorders>
              <w:top w:val="single" w:sz="8" w:space="0" w:color="000000" w:themeColor="text1"/>
            </w:tcBorders>
          </w:tcPr>
          <w:p w14:paraId="1BC0E23C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line="200" w:lineRule="exact"/>
            </w:pPr>
            <w:r>
              <w:t>Kat.</w:t>
            </w:r>
          </w:p>
        </w:tc>
        <w:tc>
          <w:tcPr>
            <w:tcW w:w="1417" w:type="dxa"/>
            <w:tcBorders>
              <w:top w:val="single" w:sz="8" w:space="0" w:color="000000" w:themeColor="text1"/>
            </w:tcBorders>
          </w:tcPr>
          <w:p w14:paraId="51B3DB3B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Honoraransatz [Fr. / h]</w:t>
            </w:r>
          </w:p>
        </w:tc>
        <w:tc>
          <w:tcPr>
            <w:tcW w:w="993" w:type="dxa"/>
            <w:tcBorders>
              <w:top w:val="nil"/>
            </w:tcBorders>
          </w:tcPr>
          <w:p w14:paraId="7BEE528D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992" w:type="dxa"/>
            <w:tcBorders>
              <w:top w:val="nil"/>
            </w:tcBorders>
          </w:tcPr>
          <w:p w14:paraId="00E1EF8D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992" w:type="dxa"/>
            <w:tcBorders>
              <w:top w:val="nil"/>
            </w:tcBorders>
          </w:tcPr>
          <w:p w14:paraId="76AF9F4E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992" w:type="dxa"/>
            <w:tcBorders>
              <w:top w:val="nil"/>
            </w:tcBorders>
          </w:tcPr>
          <w:p w14:paraId="4A7F5E2F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993" w:type="dxa"/>
            <w:tcBorders>
              <w:top w:val="nil"/>
            </w:tcBorders>
          </w:tcPr>
          <w:p w14:paraId="134D1734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Aufwand [h]</w:t>
            </w:r>
          </w:p>
        </w:tc>
        <w:tc>
          <w:tcPr>
            <w:tcW w:w="1134" w:type="dxa"/>
            <w:tcBorders>
              <w:top w:val="nil"/>
            </w:tcBorders>
          </w:tcPr>
          <w:p w14:paraId="0F7FEF79" w14:textId="77777777" w:rsidR="008D7671" w:rsidRDefault="008D7671" w:rsidP="00952179">
            <w:pPr>
              <w:pStyle w:val="Kopfzeile"/>
              <w:tabs>
                <w:tab w:val="left" w:pos="1985"/>
              </w:tabs>
              <w:spacing w:line="200" w:lineRule="exact"/>
            </w:pPr>
            <w:r>
              <w:t>anteil</w:t>
            </w:r>
            <w:r>
              <w:br/>
              <w:t>[%]</w:t>
            </w:r>
          </w:p>
        </w:tc>
      </w:tr>
      <w:tr w:rsidR="008D7671" w14:paraId="78233878" w14:textId="77777777" w:rsidTr="00952179">
        <w:tc>
          <w:tcPr>
            <w:tcW w:w="2410" w:type="dxa"/>
            <w:tcBorders>
              <w:left w:val="single" w:sz="8" w:space="0" w:color="000000" w:themeColor="text1"/>
            </w:tcBorders>
          </w:tcPr>
          <w:p w14:paraId="7AF6A36C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after="120" w:line="200" w:lineRule="exact"/>
            </w:pPr>
            <w:r>
              <w:t>Projektleitung</w:t>
            </w:r>
          </w:p>
        </w:tc>
        <w:tc>
          <w:tcPr>
            <w:tcW w:w="3827" w:type="dxa"/>
          </w:tcPr>
          <w:p w14:paraId="62E85640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567" w:type="dxa"/>
          </w:tcPr>
          <w:p w14:paraId="0641C45F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417" w:type="dxa"/>
          </w:tcPr>
          <w:p w14:paraId="2417324D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28F179E2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2" w:type="dxa"/>
          </w:tcPr>
          <w:p w14:paraId="52DD98A2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2" w:type="dxa"/>
          </w:tcPr>
          <w:p w14:paraId="1A356E46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2" w:type="dxa"/>
          </w:tcPr>
          <w:p w14:paraId="0ED42ABB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3" w:type="dxa"/>
          </w:tcPr>
          <w:p w14:paraId="7C77FD5B" w14:textId="77777777" w:rsidR="008D7671" w:rsidRPr="00896A66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1134" w:type="dxa"/>
          </w:tcPr>
          <w:p w14:paraId="223F7975" w14:textId="77777777" w:rsidR="008D7671" w:rsidRPr="00896A66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8D7671" w14:paraId="45B15E03" w14:textId="77777777" w:rsidTr="00952179">
        <w:tc>
          <w:tcPr>
            <w:tcW w:w="2410" w:type="dxa"/>
            <w:tcBorders>
              <w:left w:val="single" w:sz="8" w:space="0" w:color="000000" w:themeColor="text1"/>
            </w:tcBorders>
          </w:tcPr>
          <w:p w14:paraId="7A3A51EB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after="120" w:line="200" w:lineRule="exact"/>
            </w:pPr>
            <w:r>
              <w:t>Sachbearbeitung</w:t>
            </w:r>
          </w:p>
        </w:tc>
        <w:tc>
          <w:tcPr>
            <w:tcW w:w="3827" w:type="dxa"/>
          </w:tcPr>
          <w:p w14:paraId="2A65AE2A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567" w:type="dxa"/>
          </w:tcPr>
          <w:p w14:paraId="19D75C99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417" w:type="dxa"/>
          </w:tcPr>
          <w:p w14:paraId="76081D2A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3053CE51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2" w:type="dxa"/>
          </w:tcPr>
          <w:p w14:paraId="1A1ECF39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2" w:type="dxa"/>
          </w:tcPr>
          <w:p w14:paraId="2B00705C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2" w:type="dxa"/>
          </w:tcPr>
          <w:p w14:paraId="4AE34B2B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3" w:type="dxa"/>
          </w:tcPr>
          <w:p w14:paraId="0CC790FB" w14:textId="77777777" w:rsidR="008D7671" w:rsidRPr="00896A66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1134" w:type="dxa"/>
          </w:tcPr>
          <w:p w14:paraId="5F11B749" w14:textId="77777777" w:rsidR="008D7671" w:rsidRPr="00896A66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8D7671" w14:paraId="60A1AF07" w14:textId="77777777" w:rsidTr="00952179">
        <w:tc>
          <w:tcPr>
            <w:tcW w:w="2410" w:type="dxa"/>
            <w:tcBorders>
              <w:left w:val="single" w:sz="8" w:space="0" w:color="000000" w:themeColor="text1"/>
            </w:tcBorders>
          </w:tcPr>
          <w:p w14:paraId="4070618C" w14:textId="77777777" w:rsidR="008D7671" w:rsidRDefault="008D7671" w:rsidP="00952179">
            <w:pPr>
              <w:pStyle w:val="Kopfzeile"/>
              <w:tabs>
                <w:tab w:val="left" w:pos="1985"/>
              </w:tabs>
              <w:spacing w:before="120" w:after="120" w:line="200" w:lineRule="exact"/>
            </w:pPr>
            <w:r>
              <w:t>Administration</w:t>
            </w:r>
          </w:p>
        </w:tc>
        <w:tc>
          <w:tcPr>
            <w:tcW w:w="3827" w:type="dxa"/>
          </w:tcPr>
          <w:p w14:paraId="325B0423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567" w:type="dxa"/>
          </w:tcPr>
          <w:p w14:paraId="68BA891B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417" w:type="dxa"/>
          </w:tcPr>
          <w:p w14:paraId="572ABB35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1D5CB766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2" w:type="dxa"/>
          </w:tcPr>
          <w:p w14:paraId="08F4810D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2" w:type="dxa"/>
          </w:tcPr>
          <w:p w14:paraId="27077DA8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2" w:type="dxa"/>
          </w:tcPr>
          <w:p w14:paraId="656C56C4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993" w:type="dxa"/>
          </w:tcPr>
          <w:p w14:paraId="08499B03" w14:textId="77777777" w:rsidR="008D7671" w:rsidRPr="00896A66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  <w:tc>
          <w:tcPr>
            <w:tcW w:w="1134" w:type="dxa"/>
          </w:tcPr>
          <w:p w14:paraId="0ACC7498" w14:textId="77777777" w:rsidR="008D7671" w:rsidRPr="00896A66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  <w:rPr>
                <w:i/>
              </w:rPr>
            </w:pPr>
            <w:r>
              <w:rPr>
                <w:i/>
              </w:rPr>
              <w:tab/>
            </w:r>
          </w:p>
        </w:tc>
      </w:tr>
      <w:tr w:rsidR="008D7671" w14:paraId="2F395866" w14:textId="77777777" w:rsidTr="00952179">
        <w:tc>
          <w:tcPr>
            <w:tcW w:w="2410" w:type="dxa"/>
            <w:tcBorders>
              <w:left w:val="single" w:sz="8" w:space="0" w:color="000000" w:themeColor="text1"/>
            </w:tcBorders>
          </w:tcPr>
          <w:p w14:paraId="35C48825" w14:textId="77777777" w:rsidR="008D7671" w:rsidRDefault="008D7671" w:rsidP="00952179">
            <w:pPr>
              <w:pStyle w:val="Kopfzeile"/>
              <w:tabs>
                <w:tab w:val="right" w:leader="dot" w:pos="2194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3827" w:type="dxa"/>
          </w:tcPr>
          <w:p w14:paraId="4FA7BCCC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567" w:type="dxa"/>
          </w:tcPr>
          <w:p w14:paraId="7102B147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417" w:type="dxa"/>
          </w:tcPr>
          <w:p w14:paraId="0F57E276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39979179" w14:textId="77777777" w:rsidR="008D7671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2" w:type="dxa"/>
          </w:tcPr>
          <w:p w14:paraId="06B4A92D" w14:textId="77777777" w:rsidR="008D7671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2" w:type="dxa"/>
          </w:tcPr>
          <w:p w14:paraId="5BCACB22" w14:textId="77777777" w:rsidR="008D7671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2" w:type="dxa"/>
          </w:tcPr>
          <w:p w14:paraId="0DDFC281" w14:textId="77777777" w:rsidR="008D7671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993" w:type="dxa"/>
          </w:tcPr>
          <w:p w14:paraId="5C357899" w14:textId="77777777" w:rsidR="008D7671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</w:pPr>
            <w:r>
              <w:tab/>
            </w:r>
          </w:p>
        </w:tc>
        <w:tc>
          <w:tcPr>
            <w:tcW w:w="1134" w:type="dxa"/>
          </w:tcPr>
          <w:p w14:paraId="0A606618" w14:textId="77777777" w:rsidR="008D7671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</w:pPr>
            <w:r>
              <w:tab/>
            </w:r>
          </w:p>
        </w:tc>
      </w:tr>
      <w:tr w:rsidR="008D7671" w14:paraId="67E6931D" w14:textId="77777777" w:rsidTr="00952179">
        <w:tc>
          <w:tcPr>
            <w:tcW w:w="2410" w:type="dxa"/>
            <w:tcBorders>
              <w:left w:val="single" w:sz="8" w:space="0" w:color="000000" w:themeColor="text1"/>
              <w:bottom w:val="single" w:sz="4" w:space="0" w:color="000000" w:themeColor="text1"/>
            </w:tcBorders>
          </w:tcPr>
          <w:p w14:paraId="460104F1" w14:textId="77777777" w:rsidR="008D7671" w:rsidRDefault="008D7671" w:rsidP="00952179">
            <w:pPr>
              <w:pStyle w:val="Kopfzeile"/>
              <w:tabs>
                <w:tab w:val="right" w:leader="dot" w:pos="2194"/>
              </w:tabs>
              <w:spacing w:before="120" w:after="120" w:line="200" w:lineRule="exact"/>
            </w:pPr>
            <w:r>
              <w:t>Total Personalaufwand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30275AC2" w14:textId="77777777" w:rsidR="008D7671" w:rsidRDefault="008D7671" w:rsidP="00952179">
            <w:pPr>
              <w:pStyle w:val="Kopfzeile"/>
              <w:tabs>
                <w:tab w:val="right" w:leader="dot" w:pos="3378"/>
              </w:tabs>
              <w:spacing w:before="120" w:after="120" w:line="200" w:lineRule="exact"/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70D189B5" w14:textId="77777777" w:rsidR="008D7671" w:rsidRDefault="008D7671" w:rsidP="00952179">
            <w:pPr>
              <w:pStyle w:val="Kopfzeile"/>
              <w:tabs>
                <w:tab w:val="right" w:leader="dot" w:pos="459"/>
                <w:tab w:val="left" w:pos="1985"/>
              </w:tabs>
              <w:spacing w:before="120" w:after="120" w:line="200" w:lineRule="exact"/>
            </w:pPr>
          </w:p>
        </w:tc>
        <w:tc>
          <w:tcPr>
            <w:tcW w:w="1417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319CDEAA" w14:textId="77777777" w:rsidR="008D7671" w:rsidRDefault="008D7671" w:rsidP="00952179">
            <w:pPr>
              <w:pStyle w:val="Kopfzeile"/>
              <w:tabs>
                <w:tab w:val="right" w:leader="dot" w:pos="1166"/>
                <w:tab w:val="left" w:pos="1985"/>
              </w:tabs>
              <w:spacing w:before="120" w:after="120" w:line="200" w:lineRule="exact"/>
            </w:pP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14:paraId="6A16E79D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b/>
                <w:i/>
              </w:rPr>
            </w:pPr>
            <w:r>
              <w:rPr>
                <w:b/>
                <w:i/>
              </w:rPr>
              <w:tab/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14:paraId="0BC0534C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b/>
                <w:i/>
              </w:rPr>
            </w:pPr>
            <w:r>
              <w:rPr>
                <w:b/>
                <w:i/>
              </w:rPr>
              <w:tab/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14:paraId="6C48353E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b/>
                <w:i/>
              </w:rPr>
            </w:pPr>
            <w:r>
              <w:rPr>
                <w:b/>
                <w:i/>
              </w:rPr>
              <w:tab/>
            </w:r>
          </w:p>
        </w:tc>
        <w:tc>
          <w:tcPr>
            <w:tcW w:w="992" w:type="dxa"/>
            <w:tcBorders>
              <w:bottom w:val="single" w:sz="4" w:space="0" w:color="000000" w:themeColor="text1"/>
            </w:tcBorders>
          </w:tcPr>
          <w:p w14:paraId="292F72ED" w14:textId="77777777" w:rsidR="008D7671" w:rsidRPr="00896A66" w:rsidRDefault="008D7671" w:rsidP="00952179">
            <w:pPr>
              <w:pStyle w:val="Kopfzeile"/>
              <w:tabs>
                <w:tab w:val="right" w:leader="dot" w:pos="744"/>
                <w:tab w:val="left" w:pos="1985"/>
              </w:tabs>
              <w:spacing w:before="120" w:after="120" w:line="200" w:lineRule="exact"/>
              <w:rPr>
                <w:b/>
                <w:i/>
              </w:rPr>
            </w:pPr>
            <w:r>
              <w:rPr>
                <w:b/>
                <w:i/>
              </w:rPr>
              <w:tab/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</w:tcPr>
          <w:p w14:paraId="1C58BB0D" w14:textId="77777777" w:rsidR="008D7671" w:rsidRPr="00896A66" w:rsidRDefault="008D7671" w:rsidP="00952179">
            <w:pPr>
              <w:pStyle w:val="Kopfzeile"/>
              <w:tabs>
                <w:tab w:val="right" w:leader="dot" w:pos="884"/>
                <w:tab w:val="left" w:pos="1985"/>
              </w:tabs>
              <w:spacing w:before="120" w:after="120" w:line="200" w:lineRule="exact"/>
              <w:rPr>
                <w:b/>
                <w:i/>
              </w:rPr>
            </w:pPr>
            <w:r>
              <w:rPr>
                <w:b/>
                <w:i/>
              </w:rPr>
              <w:tab/>
            </w:r>
          </w:p>
        </w:tc>
        <w:tc>
          <w:tcPr>
            <w:tcW w:w="1134" w:type="dxa"/>
            <w:tcBorders>
              <w:bottom w:val="single" w:sz="4" w:space="0" w:color="000000" w:themeColor="text1"/>
            </w:tcBorders>
            <w:shd w:val="clear" w:color="auto" w:fill="000000" w:themeFill="text1"/>
          </w:tcPr>
          <w:p w14:paraId="130CAA1B" w14:textId="77777777" w:rsidR="008D7671" w:rsidRDefault="008D7671" w:rsidP="00952179">
            <w:pPr>
              <w:pStyle w:val="Kopfzeile"/>
              <w:tabs>
                <w:tab w:val="right" w:leader="dot" w:pos="741"/>
                <w:tab w:val="right" w:leader="dot" w:pos="1450"/>
              </w:tabs>
              <w:spacing w:before="120" w:after="120" w:line="200" w:lineRule="exact"/>
            </w:pPr>
          </w:p>
        </w:tc>
      </w:tr>
    </w:tbl>
    <w:p w14:paraId="13A6C06A" w14:textId="77777777" w:rsidR="008D7671" w:rsidRDefault="008D7671" w:rsidP="008D7671"/>
    <w:p w14:paraId="7F30662A" w14:textId="77777777" w:rsidR="00F856CB" w:rsidRDefault="008D7671" w:rsidP="00BB2D5B">
      <w:pPr>
        <w:pStyle w:val="berschrift1"/>
      </w:pPr>
      <w:r w:rsidRPr="00F856CB">
        <w:t>Offertkalkulation</w:t>
      </w:r>
    </w:p>
    <w:p w14:paraId="7ECC5A48" w14:textId="77777777" w:rsidR="00F856CB" w:rsidRDefault="00F856CB" w:rsidP="00F856CB">
      <w:pPr>
        <w:pStyle w:val="Kopfzeile"/>
        <w:tabs>
          <w:tab w:val="left" w:pos="1985"/>
        </w:tabs>
        <w:spacing w:line="240" w:lineRule="auto"/>
        <w:rPr>
          <w:b/>
          <w:sz w:val="24"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681"/>
        <w:gridCol w:w="5091"/>
        <w:gridCol w:w="670"/>
        <w:gridCol w:w="1897"/>
        <w:gridCol w:w="1416"/>
        <w:gridCol w:w="1603"/>
      </w:tblGrid>
      <w:tr w:rsidR="00F856CB" w14:paraId="5AF06B86" w14:textId="77777777" w:rsidTr="00F856CB">
        <w:tc>
          <w:tcPr>
            <w:tcW w:w="3681" w:type="dxa"/>
          </w:tcPr>
          <w:p w14:paraId="00B07445" w14:textId="77777777" w:rsidR="00F856CB" w:rsidRDefault="00F856CB" w:rsidP="00F856CB">
            <w:pPr>
              <w:pStyle w:val="Kopfzeile"/>
              <w:tabs>
                <w:tab w:val="left" w:pos="1985"/>
              </w:tabs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</w:t>
            </w:r>
          </w:p>
        </w:tc>
        <w:tc>
          <w:tcPr>
            <w:tcW w:w="5091" w:type="dxa"/>
          </w:tcPr>
          <w:p w14:paraId="0C693524" w14:textId="77777777" w:rsidR="00F856CB" w:rsidRDefault="00F856CB" w:rsidP="00F856CB">
            <w:pPr>
              <w:pStyle w:val="Kopfzeile"/>
              <w:tabs>
                <w:tab w:val="left" w:pos="1985"/>
              </w:tabs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Name, Vorname</w:t>
            </w:r>
          </w:p>
        </w:tc>
        <w:tc>
          <w:tcPr>
            <w:tcW w:w="670" w:type="dxa"/>
          </w:tcPr>
          <w:p w14:paraId="3B2850CA" w14:textId="77777777" w:rsidR="00F856CB" w:rsidRDefault="00F856CB" w:rsidP="00F856CB">
            <w:pPr>
              <w:pStyle w:val="Kopfzeile"/>
              <w:tabs>
                <w:tab w:val="left" w:pos="1985"/>
              </w:tabs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Kat.</w:t>
            </w:r>
          </w:p>
        </w:tc>
        <w:tc>
          <w:tcPr>
            <w:tcW w:w="1897" w:type="dxa"/>
          </w:tcPr>
          <w:p w14:paraId="14B028E5" w14:textId="77777777" w:rsidR="00F856CB" w:rsidRDefault="00F856CB" w:rsidP="00F856CB">
            <w:pPr>
              <w:pStyle w:val="Kopfzeile"/>
              <w:tabs>
                <w:tab w:val="left" w:pos="1985"/>
              </w:tabs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Honoraransatz</w:t>
            </w:r>
          </w:p>
        </w:tc>
        <w:tc>
          <w:tcPr>
            <w:tcW w:w="1416" w:type="dxa"/>
          </w:tcPr>
          <w:p w14:paraId="451D8A58" w14:textId="77777777" w:rsidR="00F856CB" w:rsidRDefault="00F856CB" w:rsidP="00F856CB">
            <w:pPr>
              <w:pStyle w:val="Kopfzeile"/>
              <w:tabs>
                <w:tab w:val="left" w:pos="1985"/>
              </w:tabs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Subtotal Aufwand</w:t>
            </w:r>
          </w:p>
        </w:tc>
        <w:tc>
          <w:tcPr>
            <w:tcW w:w="1597" w:type="dxa"/>
          </w:tcPr>
          <w:p w14:paraId="195131CE" w14:textId="77777777" w:rsidR="00F856CB" w:rsidRDefault="00F856CB" w:rsidP="00F856CB">
            <w:pPr>
              <w:pStyle w:val="Kopfzeile"/>
              <w:tabs>
                <w:tab w:val="left" w:pos="1985"/>
              </w:tabs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Offertbetrag</w:t>
            </w:r>
          </w:p>
        </w:tc>
      </w:tr>
      <w:tr w:rsidR="00F856CB" w:rsidRPr="00F856CB" w14:paraId="400CC96F" w14:textId="77777777" w:rsidTr="00F856CB">
        <w:tc>
          <w:tcPr>
            <w:tcW w:w="3681" w:type="dxa"/>
          </w:tcPr>
          <w:p w14:paraId="5459DCA7" w14:textId="77777777" w:rsidR="00F856CB" w:rsidRPr="00F856CB" w:rsidRDefault="00F856CB" w:rsidP="00F856CB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F856CB">
              <w:rPr>
                <w:sz w:val="24"/>
                <w:szCs w:val="24"/>
              </w:rPr>
              <w:t>Projektleitung</w:t>
            </w:r>
          </w:p>
        </w:tc>
        <w:tc>
          <w:tcPr>
            <w:tcW w:w="5091" w:type="dxa"/>
          </w:tcPr>
          <w:p w14:paraId="1672DEDE" w14:textId="77777777" w:rsidR="00F856CB" w:rsidRPr="00F856CB" w:rsidRDefault="00F856CB" w:rsidP="00F856CB">
            <w:pPr>
              <w:pStyle w:val="Kopfzeile"/>
              <w:tabs>
                <w:tab w:val="right" w:leader="dot" w:pos="4874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670" w:type="dxa"/>
          </w:tcPr>
          <w:p w14:paraId="4FDCA937" w14:textId="77777777" w:rsidR="00F856CB" w:rsidRPr="00F856CB" w:rsidRDefault="00F856CB" w:rsidP="00F856CB">
            <w:pPr>
              <w:pStyle w:val="Kopfzeile"/>
              <w:tabs>
                <w:tab w:val="right" w:leader="dot" w:pos="44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897" w:type="dxa"/>
          </w:tcPr>
          <w:p w14:paraId="5F547028" w14:textId="77777777" w:rsidR="00F856CB" w:rsidRPr="00F856CB" w:rsidRDefault="00F856CB" w:rsidP="00F856CB">
            <w:pPr>
              <w:pStyle w:val="Kopfzeile"/>
              <w:tabs>
                <w:tab w:val="right" w:leader="dot" w:pos="167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Fr./h</w:t>
            </w:r>
          </w:p>
        </w:tc>
        <w:tc>
          <w:tcPr>
            <w:tcW w:w="1416" w:type="dxa"/>
          </w:tcPr>
          <w:p w14:paraId="455F8BD1" w14:textId="77777777" w:rsidR="00F856CB" w:rsidRPr="00F856CB" w:rsidRDefault="00F856CB" w:rsidP="00F856CB">
            <w:pPr>
              <w:pStyle w:val="Kopfzeile"/>
              <w:tabs>
                <w:tab w:val="right" w:leader="dot" w:pos="1163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h</w:t>
            </w:r>
          </w:p>
        </w:tc>
        <w:tc>
          <w:tcPr>
            <w:tcW w:w="1597" w:type="dxa"/>
          </w:tcPr>
          <w:p w14:paraId="7D83B03B" w14:textId="77777777" w:rsidR="00F856CB" w:rsidRPr="00F856CB" w:rsidRDefault="00F856CB" w:rsidP="00F856CB">
            <w:pPr>
              <w:pStyle w:val="Kopfzeile"/>
              <w:tabs>
                <w:tab w:val="right" w:leader="dot" w:pos="1386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Fr.</w:t>
            </w:r>
          </w:p>
        </w:tc>
      </w:tr>
      <w:tr w:rsidR="00F856CB" w:rsidRPr="00F856CB" w14:paraId="7DA4D13B" w14:textId="77777777" w:rsidTr="00F856CB">
        <w:tc>
          <w:tcPr>
            <w:tcW w:w="3681" w:type="dxa"/>
          </w:tcPr>
          <w:p w14:paraId="459886DC" w14:textId="77777777" w:rsidR="00F856CB" w:rsidRPr="00F856CB" w:rsidRDefault="00F856CB" w:rsidP="00F856CB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F856CB">
              <w:rPr>
                <w:sz w:val="24"/>
                <w:szCs w:val="24"/>
              </w:rPr>
              <w:t>Sachbearbeiter</w:t>
            </w:r>
          </w:p>
        </w:tc>
        <w:tc>
          <w:tcPr>
            <w:tcW w:w="5091" w:type="dxa"/>
          </w:tcPr>
          <w:p w14:paraId="077A701B" w14:textId="77777777" w:rsidR="00F856CB" w:rsidRPr="00F856CB" w:rsidRDefault="00F856CB" w:rsidP="00F856CB">
            <w:pPr>
              <w:pStyle w:val="Kopfzeile"/>
              <w:tabs>
                <w:tab w:val="right" w:leader="dot" w:pos="4874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670" w:type="dxa"/>
          </w:tcPr>
          <w:p w14:paraId="7F2B688A" w14:textId="77777777" w:rsidR="00F856CB" w:rsidRPr="00F856CB" w:rsidRDefault="00F856CB" w:rsidP="00F856CB">
            <w:pPr>
              <w:pStyle w:val="Kopfzeile"/>
              <w:tabs>
                <w:tab w:val="right" w:leader="dot" w:pos="44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897" w:type="dxa"/>
          </w:tcPr>
          <w:p w14:paraId="3F5660D5" w14:textId="77777777" w:rsidR="00F856CB" w:rsidRPr="00F856CB" w:rsidRDefault="00F856CB" w:rsidP="00F856CB">
            <w:pPr>
              <w:pStyle w:val="Kopfzeile"/>
              <w:tabs>
                <w:tab w:val="right" w:leader="dot" w:pos="167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Fr./h</w:t>
            </w:r>
          </w:p>
        </w:tc>
        <w:tc>
          <w:tcPr>
            <w:tcW w:w="1416" w:type="dxa"/>
          </w:tcPr>
          <w:p w14:paraId="6FCD9807" w14:textId="77777777" w:rsidR="00F856CB" w:rsidRPr="00F856CB" w:rsidRDefault="00F856CB" w:rsidP="00F856CB">
            <w:pPr>
              <w:pStyle w:val="Kopfzeile"/>
              <w:tabs>
                <w:tab w:val="right" w:leader="dot" w:pos="1163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h</w:t>
            </w:r>
          </w:p>
        </w:tc>
        <w:tc>
          <w:tcPr>
            <w:tcW w:w="1597" w:type="dxa"/>
          </w:tcPr>
          <w:p w14:paraId="3D4E3DC7" w14:textId="77777777" w:rsidR="00F856CB" w:rsidRPr="00F856CB" w:rsidRDefault="00F856CB" w:rsidP="00F856CB">
            <w:pPr>
              <w:pStyle w:val="Kopfzeile"/>
              <w:tabs>
                <w:tab w:val="right" w:leader="dot" w:pos="1386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Fr.</w:t>
            </w:r>
          </w:p>
        </w:tc>
      </w:tr>
      <w:tr w:rsidR="00F856CB" w:rsidRPr="00F856CB" w14:paraId="6176ED27" w14:textId="77777777" w:rsidTr="00F856CB">
        <w:tc>
          <w:tcPr>
            <w:tcW w:w="3681" w:type="dxa"/>
          </w:tcPr>
          <w:p w14:paraId="36FBD1C0" w14:textId="77777777" w:rsidR="00F856CB" w:rsidRPr="00F856CB" w:rsidRDefault="00F856CB" w:rsidP="00F856CB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 w:rsidRPr="00F856CB">
              <w:rPr>
                <w:sz w:val="24"/>
                <w:szCs w:val="24"/>
              </w:rPr>
              <w:t>Administration</w:t>
            </w:r>
          </w:p>
        </w:tc>
        <w:tc>
          <w:tcPr>
            <w:tcW w:w="5091" w:type="dxa"/>
          </w:tcPr>
          <w:p w14:paraId="75AA7C67" w14:textId="77777777" w:rsidR="00F856CB" w:rsidRPr="00F856CB" w:rsidRDefault="00F856CB" w:rsidP="00F856CB">
            <w:pPr>
              <w:pStyle w:val="Kopfzeile"/>
              <w:tabs>
                <w:tab w:val="right" w:leader="dot" w:pos="4874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670" w:type="dxa"/>
          </w:tcPr>
          <w:p w14:paraId="28736A77" w14:textId="77777777" w:rsidR="00F856CB" w:rsidRPr="00F856CB" w:rsidRDefault="00F856CB" w:rsidP="00F856CB">
            <w:pPr>
              <w:pStyle w:val="Kopfzeile"/>
              <w:tabs>
                <w:tab w:val="right" w:leader="dot" w:pos="44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897" w:type="dxa"/>
          </w:tcPr>
          <w:p w14:paraId="6EC81232" w14:textId="77777777" w:rsidR="00F856CB" w:rsidRPr="00F856CB" w:rsidRDefault="00F856CB" w:rsidP="00F856CB">
            <w:pPr>
              <w:pStyle w:val="Kopfzeile"/>
              <w:tabs>
                <w:tab w:val="right" w:leader="dot" w:pos="167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Fr./h</w:t>
            </w:r>
          </w:p>
        </w:tc>
        <w:tc>
          <w:tcPr>
            <w:tcW w:w="1416" w:type="dxa"/>
          </w:tcPr>
          <w:p w14:paraId="0C6F067F" w14:textId="77777777" w:rsidR="00F856CB" w:rsidRPr="00F856CB" w:rsidRDefault="00F856CB" w:rsidP="00F856CB">
            <w:pPr>
              <w:pStyle w:val="Kopfzeile"/>
              <w:tabs>
                <w:tab w:val="right" w:leader="dot" w:pos="1163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h</w:t>
            </w:r>
          </w:p>
        </w:tc>
        <w:tc>
          <w:tcPr>
            <w:tcW w:w="1597" w:type="dxa"/>
          </w:tcPr>
          <w:p w14:paraId="1A58F335" w14:textId="77777777" w:rsidR="00F856CB" w:rsidRPr="00F856CB" w:rsidRDefault="00F856CB" w:rsidP="00F856CB">
            <w:pPr>
              <w:pStyle w:val="Kopfzeile"/>
              <w:tabs>
                <w:tab w:val="right" w:leader="dot" w:pos="1386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Fr.</w:t>
            </w:r>
          </w:p>
        </w:tc>
      </w:tr>
      <w:tr w:rsidR="00F856CB" w:rsidRPr="00F856CB" w14:paraId="4AA6E211" w14:textId="77777777" w:rsidTr="00F856CB">
        <w:tc>
          <w:tcPr>
            <w:tcW w:w="3681" w:type="dxa"/>
          </w:tcPr>
          <w:p w14:paraId="2A74D426" w14:textId="77777777" w:rsidR="00F856CB" w:rsidRPr="00F856CB" w:rsidRDefault="00F856CB" w:rsidP="00F856CB">
            <w:pPr>
              <w:pStyle w:val="Kopfzeile"/>
              <w:tabs>
                <w:tab w:val="right" w:leader="dot" w:pos="3464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5091" w:type="dxa"/>
          </w:tcPr>
          <w:p w14:paraId="5EFB8D9E" w14:textId="77777777" w:rsidR="00F856CB" w:rsidRPr="00F856CB" w:rsidRDefault="00F856CB" w:rsidP="00F856CB">
            <w:pPr>
              <w:pStyle w:val="Kopfzeile"/>
              <w:tabs>
                <w:tab w:val="right" w:leader="dot" w:pos="4874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670" w:type="dxa"/>
          </w:tcPr>
          <w:p w14:paraId="7374E21A" w14:textId="77777777" w:rsidR="00F856CB" w:rsidRPr="00F856CB" w:rsidRDefault="00F856CB" w:rsidP="00F856CB">
            <w:pPr>
              <w:pStyle w:val="Kopfzeile"/>
              <w:tabs>
                <w:tab w:val="right" w:leader="dot" w:pos="44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1897" w:type="dxa"/>
          </w:tcPr>
          <w:p w14:paraId="6612FB60" w14:textId="77777777" w:rsidR="00F856CB" w:rsidRPr="00F856CB" w:rsidRDefault="00F856CB" w:rsidP="00F856CB">
            <w:pPr>
              <w:pStyle w:val="Kopfzeile"/>
              <w:tabs>
                <w:tab w:val="right" w:leader="dot" w:pos="167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Fr./h</w:t>
            </w:r>
          </w:p>
        </w:tc>
        <w:tc>
          <w:tcPr>
            <w:tcW w:w="1416" w:type="dxa"/>
          </w:tcPr>
          <w:p w14:paraId="01427C81" w14:textId="77777777" w:rsidR="00F856CB" w:rsidRPr="00F856CB" w:rsidRDefault="00F856CB" w:rsidP="00F856CB">
            <w:pPr>
              <w:pStyle w:val="Kopfzeile"/>
              <w:tabs>
                <w:tab w:val="right" w:leader="dot" w:pos="1163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h</w:t>
            </w:r>
          </w:p>
        </w:tc>
        <w:tc>
          <w:tcPr>
            <w:tcW w:w="1597" w:type="dxa"/>
          </w:tcPr>
          <w:p w14:paraId="6EAF002E" w14:textId="77777777" w:rsidR="00F856CB" w:rsidRPr="00F856CB" w:rsidRDefault="00F856CB" w:rsidP="00F856CB">
            <w:pPr>
              <w:pStyle w:val="Kopfzeile"/>
              <w:tabs>
                <w:tab w:val="right" w:leader="dot" w:pos="1386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 w:rsidR="00657B2C">
              <w:rPr>
                <w:sz w:val="24"/>
                <w:szCs w:val="24"/>
              </w:rPr>
              <w:t xml:space="preserve"> Fr.</w:t>
            </w:r>
          </w:p>
        </w:tc>
      </w:tr>
      <w:tr w:rsidR="00F856CB" w:rsidRPr="00F856CB" w14:paraId="57C38633" w14:textId="77777777" w:rsidTr="00657B2C">
        <w:tc>
          <w:tcPr>
            <w:tcW w:w="3681" w:type="dxa"/>
          </w:tcPr>
          <w:p w14:paraId="7F3B8734" w14:textId="77777777" w:rsidR="00657B2C" w:rsidRPr="00657B2C" w:rsidRDefault="00F856CB" w:rsidP="00657B2C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sz w:val="16"/>
                <w:szCs w:val="16"/>
              </w:rPr>
            </w:pPr>
            <w:r w:rsidRPr="00F856CB">
              <w:rPr>
                <w:sz w:val="24"/>
                <w:szCs w:val="24"/>
              </w:rPr>
              <w:t>Offertbetrag Honorar</w:t>
            </w:r>
            <w:r w:rsidR="00657B2C">
              <w:rPr>
                <w:sz w:val="24"/>
                <w:szCs w:val="24"/>
              </w:rPr>
              <w:br/>
            </w:r>
            <w:r w:rsidR="00657B2C" w:rsidRPr="00657B2C">
              <w:rPr>
                <w:sz w:val="16"/>
                <w:szCs w:val="16"/>
              </w:rPr>
              <w:t>(auf Seite 2 zu übertragen)</w:t>
            </w:r>
          </w:p>
        </w:tc>
        <w:tc>
          <w:tcPr>
            <w:tcW w:w="5091" w:type="dxa"/>
            <w:shd w:val="clear" w:color="auto" w:fill="000000" w:themeFill="text1"/>
          </w:tcPr>
          <w:p w14:paraId="29BEDEB6" w14:textId="77777777" w:rsidR="00F856CB" w:rsidRPr="00F856CB" w:rsidRDefault="00F856CB" w:rsidP="00F856CB">
            <w:pPr>
              <w:pStyle w:val="Kopfzeile"/>
              <w:tabs>
                <w:tab w:val="right" w:leader="dot" w:pos="4874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000000" w:themeFill="text1"/>
          </w:tcPr>
          <w:p w14:paraId="1A72B9AC" w14:textId="77777777" w:rsidR="00F856CB" w:rsidRPr="00F856CB" w:rsidRDefault="00F856CB" w:rsidP="00F856CB">
            <w:pPr>
              <w:pStyle w:val="Kopfzeile"/>
              <w:tabs>
                <w:tab w:val="right" w:leader="dot" w:pos="44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897" w:type="dxa"/>
            <w:shd w:val="clear" w:color="auto" w:fill="000000" w:themeFill="text1"/>
          </w:tcPr>
          <w:p w14:paraId="3E49AEE3" w14:textId="77777777" w:rsidR="00F856CB" w:rsidRPr="00F856CB" w:rsidRDefault="00F856CB" w:rsidP="00F856CB">
            <w:pPr>
              <w:pStyle w:val="Kopfzeile"/>
              <w:tabs>
                <w:tab w:val="right" w:leader="dot" w:pos="167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000000" w:themeFill="text1"/>
          </w:tcPr>
          <w:p w14:paraId="2BC7052B" w14:textId="77777777" w:rsidR="00F856CB" w:rsidRPr="00F856CB" w:rsidRDefault="00F856CB" w:rsidP="00F856CB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597" w:type="dxa"/>
          </w:tcPr>
          <w:p w14:paraId="0D1E2023" w14:textId="77777777" w:rsidR="00F856CB" w:rsidRPr="00F856CB" w:rsidRDefault="00657B2C" w:rsidP="00657B2C">
            <w:pPr>
              <w:pStyle w:val="Kopfzeile"/>
              <w:tabs>
                <w:tab w:val="right" w:leader="dot" w:pos="1386"/>
                <w:tab w:val="left" w:pos="1985"/>
              </w:tabs>
              <w:spacing w:before="24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Fr.</w:t>
            </w:r>
          </w:p>
        </w:tc>
      </w:tr>
      <w:tr w:rsidR="00657B2C" w:rsidRPr="00F856CB" w14:paraId="635064FA" w14:textId="77777777" w:rsidTr="00657B2C">
        <w:tc>
          <w:tcPr>
            <w:tcW w:w="3681" w:type="dxa"/>
          </w:tcPr>
          <w:p w14:paraId="0300482B" w14:textId="77777777" w:rsidR="00657B2C" w:rsidRDefault="00657B2C" w:rsidP="00F856CB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./.Rabatt</w:t>
            </w:r>
          </w:p>
        </w:tc>
        <w:tc>
          <w:tcPr>
            <w:tcW w:w="5091" w:type="dxa"/>
            <w:shd w:val="clear" w:color="auto" w:fill="000000" w:themeFill="text1"/>
          </w:tcPr>
          <w:p w14:paraId="3CDD53D7" w14:textId="77777777" w:rsidR="00657B2C" w:rsidRPr="00F856CB" w:rsidRDefault="00657B2C" w:rsidP="00F856CB">
            <w:pPr>
              <w:pStyle w:val="Kopfzeile"/>
              <w:tabs>
                <w:tab w:val="right" w:leader="dot" w:pos="4874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000000" w:themeFill="text1"/>
          </w:tcPr>
          <w:p w14:paraId="11E63E1F" w14:textId="77777777" w:rsidR="00657B2C" w:rsidRPr="00F856CB" w:rsidRDefault="00657B2C" w:rsidP="00F856CB">
            <w:pPr>
              <w:pStyle w:val="Kopfzeile"/>
              <w:tabs>
                <w:tab w:val="right" w:leader="dot" w:pos="44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897" w:type="dxa"/>
            <w:shd w:val="clear" w:color="auto" w:fill="000000" w:themeFill="text1"/>
          </w:tcPr>
          <w:p w14:paraId="48E9DBAA" w14:textId="77777777" w:rsidR="00657B2C" w:rsidRPr="00F856CB" w:rsidRDefault="00657B2C" w:rsidP="00F856CB">
            <w:pPr>
              <w:pStyle w:val="Kopfzeile"/>
              <w:tabs>
                <w:tab w:val="right" w:leader="dot" w:pos="167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14:paraId="4E9CEFA2" w14:textId="77777777" w:rsidR="00657B2C" w:rsidRDefault="00657B2C" w:rsidP="00657B2C">
            <w:pPr>
              <w:pStyle w:val="Kopfzeile"/>
              <w:tabs>
                <w:tab w:val="right" w:leader="dot" w:pos="1163"/>
                <w:tab w:val="left" w:pos="1985"/>
              </w:tabs>
              <w:spacing w:before="24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%</w:t>
            </w:r>
          </w:p>
        </w:tc>
        <w:tc>
          <w:tcPr>
            <w:tcW w:w="1597" w:type="dxa"/>
          </w:tcPr>
          <w:p w14:paraId="75A202C0" w14:textId="77777777" w:rsidR="00657B2C" w:rsidRDefault="00657B2C" w:rsidP="00657B2C">
            <w:pPr>
              <w:pStyle w:val="Kopfzeile"/>
              <w:tabs>
                <w:tab w:val="right" w:leader="dot" w:pos="1386"/>
                <w:tab w:val="left" w:pos="1985"/>
              </w:tabs>
              <w:spacing w:before="24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Fr.</w:t>
            </w:r>
          </w:p>
        </w:tc>
      </w:tr>
      <w:tr w:rsidR="00657B2C" w:rsidRPr="00F856CB" w14:paraId="52108C42" w14:textId="77777777" w:rsidTr="00657B2C">
        <w:tc>
          <w:tcPr>
            <w:tcW w:w="3681" w:type="dxa"/>
          </w:tcPr>
          <w:p w14:paraId="1E3EB3F2" w14:textId="77777777" w:rsidR="00657B2C" w:rsidRDefault="00657B2C" w:rsidP="00F856CB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Zwischentotal Honorar</w:t>
            </w:r>
          </w:p>
        </w:tc>
        <w:tc>
          <w:tcPr>
            <w:tcW w:w="5091" w:type="dxa"/>
            <w:shd w:val="clear" w:color="auto" w:fill="000000" w:themeFill="text1"/>
          </w:tcPr>
          <w:p w14:paraId="668A1EAF" w14:textId="77777777" w:rsidR="00657B2C" w:rsidRPr="00F856CB" w:rsidRDefault="00657B2C" w:rsidP="00F856CB">
            <w:pPr>
              <w:pStyle w:val="Kopfzeile"/>
              <w:tabs>
                <w:tab w:val="right" w:leader="dot" w:pos="4874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000000" w:themeFill="text1"/>
          </w:tcPr>
          <w:p w14:paraId="5BC7FC42" w14:textId="77777777" w:rsidR="00657B2C" w:rsidRPr="00F856CB" w:rsidRDefault="00657B2C" w:rsidP="00F856CB">
            <w:pPr>
              <w:pStyle w:val="Kopfzeile"/>
              <w:tabs>
                <w:tab w:val="right" w:leader="dot" w:pos="44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897" w:type="dxa"/>
            <w:shd w:val="clear" w:color="auto" w:fill="000000" w:themeFill="text1"/>
          </w:tcPr>
          <w:p w14:paraId="22256444" w14:textId="77777777" w:rsidR="00657B2C" w:rsidRPr="00F856CB" w:rsidRDefault="00657B2C" w:rsidP="00F856CB">
            <w:pPr>
              <w:pStyle w:val="Kopfzeile"/>
              <w:tabs>
                <w:tab w:val="right" w:leader="dot" w:pos="167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000000" w:themeFill="text1"/>
          </w:tcPr>
          <w:p w14:paraId="0F845AF3" w14:textId="77777777" w:rsidR="00657B2C" w:rsidRDefault="00657B2C" w:rsidP="00657B2C">
            <w:pPr>
              <w:pStyle w:val="Kopfzeile"/>
              <w:tabs>
                <w:tab w:val="right" w:leader="dot" w:pos="1163"/>
                <w:tab w:val="left" w:pos="1985"/>
              </w:tabs>
              <w:spacing w:before="24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597" w:type="dxa"/>
          </w:tcPr>
          <w:p w14:paraId="63A1D260" w14:textId="77777777" w:rsidR="00657B2C" w:rsidRDefault="00657B2C" w:rsidP="00657B2C">
            <w:pPr>
              <w:pStyle w:val="Kopfzeile"/>
              <w:tabs>
                <w:tab w:val="right" w:leader="dot" w:pos="1386"/>
                <w:tab w:val="left" w:pos="1985"/>
              </w:tabs>
              <w:spacing w:before="24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Fr.</w:t>
            </w:r>
          </w:p>
        </w:tc>
      </w:tr>
      <w:tr w:rsidR="00F856CB" w:rsidRPr="00F856CB" w14:paraId="127E5036" w14:textId="77777777" w:rsidTr="00657B2C">
        <w:tc>
          <w:tcPr>
            <w:tcW w:w="3681" w:type="dxa"/>
          </w:tcPr>
          <w:p w14:paraId="5FE1A295" w14:textId="77777777" w:rsidR="00F856CB" w:rsidRPr="00F856CB" w:rsidRDefault="00F856CB" w:rsidP="00F856CB">
            <w:pPr>
              <w:pStyle w:val="Kopfzeile"/>
              <w:tabs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Nebenkosten</w:t>
            </w:r>
            <w:r w:rsidR="00657B2C">
              <w:rPr>
                <w:sz w:val="24"/>
                <w:szCs w:val="24"/>
              </w:rPr>
              <w:t xml:space="preserve"> </w:t>
            </w:r>
            <w:r w:rsidR="00657B2C" w:rsidRPr="00657B2C">
              <w:rPr>
                <w:sz w:val="16"/>
                <w:szCs w:val="16"/>
              </w:rPr>
              <w:t>(in Prozent des Honorars)</w:t>
            </w:r>
            <w:r w:rsidR="00657B2C">
              <w:rPr>
                <w:sz w:val="24"/>
                <w:szCs w:val="24"/>
              </w:rPr>
              <w:br/>
            </w:r>
            <w:r w:rsidR="00657B2C" w:rsidRPr="00657B2C">
              <w:rPr>
                <w:sz w:val="16"/>
                <w:szCs w:val="16"/>
              </w:rPr>
              <w:t>(auf Seite 2 zu übertragen)</w:t>
            </w:r>
          </w:p>
        </w:tc>
        <w:tc>
          <w:tcPr>
            <w:tcW w:w="5091" w:type="dxa"/>
            <w:shd w:val="clear" w:color="auto" w:fill="000000" w:themeFill="text1"/>
          </w:tcPr>
          <w:p w14:paraId="6E270977" w14:textId="77777777" w:rsidR="00F856CB" w:rsidRPr="00F856CB" w:rsidRDefault="00F856CB" w:rsidP="00F856CB">
            <w:pPr>
              <w:pStyle w:val="Kopfzeile"/>
              <w:tabs>
                <w:tab w:val="right" w:leader="dot" w:pos="4874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670" w:type="dxa"/>
            <w:shd w:val="clear" w:color="auto" w:fill="000000" w:themeFill="text1"/>
          </w:tcPr>
          <w:p w14:paraId="6AA3042D" w14:textId="77777777" w:rsidR="00F856CB" w:rsidRPr="00F856CB" w:rsidRDefault="00F856CB" w:rsidP="00F856CB">
            <w:pPr>
              <w:pStyle w:val="Kopfzeile"/>
              <w:tabs>
                <w:tab w:val="right" w:leader="dot" w:pos="44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897" w:type="dxa"/>
            <w:shd w:val="clear" w:color="auto" w:fill="000000" w:themeFill="text1"/>
          </w:tcPr>
          <w:p w14:paraId="0AE42C8F" w14:textId="77777777" w:rsidR="00F856CB" w:rsidRPr="00F856CB" w:rsidRDefault="00F856CB" w:rsidP="00F856CB">
            <w:pPr>
              <w:pStyle w:val="Kopfzeile"/>
              <w:tabs>
                <w:tab w:val="right" w:leader="dot" w:pos="1679"/>
                <w:tab w:val="left" w:pos="1985"/>
              </w:tabs>
              <w:spacing w:before="120" w:after="120"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14:paraId="6E8E273D" w14:textId="77777777" w:rsidR="00F856CB" w:rsidRPr="00F856CB" w:rsidRDefault="00657B2C" w:rsidP="00657B2C">
            <w:pPr>
              <w:pStyle w:val="Kopfzeile"/>
              <w:tabs>
                <w:tab w:val="right" w:leader="dot" w:pos="1163"/>
                <w:tab w:val="left" w:pos="1985"/>
              </w:tabs>
              <w:spacing w:before="24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%</w:t>
            </w:r>
          </w:p>
        </w:tc>
        <w:tc>
          <w:tcPr>
            <w:tcW w:w="1597" w:type="dxa"/>
          </w:tcPr>
          <w:p w14:paraId="5E843F54" w14:textId="77777777" w:rsidR="00F856CB" w:rsidRPr="00F856CB" w:rsidRDefault="00657B2C" w:rsidP="00657B2C">
            <w:pPr>
              <w:pStyle w:val="Kopfzeile"/>
              <w:tabs>
                <w:tab w:val="right" w:leader="dot" w:pos="1386"/>
                <w:tab w:val="left" w:pos="1985"/>
              </w:tabs>
              <w:spacing w:before="24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Fr.</w:t>
            </w:r>
          </w:p>
        </w:tc>
      </w:tr>
    </w:tbl>
    <w:p w14:paraId="12D7E12A" w14:textId="77777777" w:rsidR="008D7671" w:rsidRPr="0091141D" w:rsidRDefault="008D7671" w:rsidP="008D7671"/>
    <w:p w14:paraId="7EE5CEE9" w14:textId="77777777" w:rsidR="00BB2D5B" w:rsidRDefault="00BB2D5B" w:rsidP="008D7671">
      <w:pPr>
        <w:spacing w:after="340"/>
        <w:sectPr w:rsidR="00BB2D5B" w:rsidSect="0091141D">
          <w:headerReference w:type="default" r:id="rId12"/>
          <w:footerReference w:type="default" r:id="rId13"/>
          <w:headerReference w:type="first" r:id="rId14"/>
          <w:pgSz w:w="16838" w:h="11906" w:orient="landscape" w:code="9"/>
          <w:pgMar w:top="3090" w:right="567" w:bottom="1219" w:left="1701" w:header="510" w:footer="567" w:gutter="0"/>
          <w:cols w:space="708"/>
          <w:docGrid w:linePitch="360"/>
        </w:sectPr>
      </w:pPr>
    </w:p>
    <w:p w14:paraId="513FCBDC" w14:textId="77777777" w:rsidR="007901BD" w:rsidRDefault="00BB2D5B" w:rsidP="00BB2D5B">
      <w:pPr>
        <w:pStyle w:val="berschrift1"/>
      </w:pPr>
      <w:r>
        <w:lastRenderedPageBreak/>
        <w:t>Angebotsplausibilisierung</w:t>
      </w:r>
    </w:p>
    <w:p w14:paraId="177CA3A5" w14:textId="77777777" w:rsidR="00BB2D5B" w:rsidRDefault="00BB2D5B" w:rsidP="00BB2D5B">
      <w:r>
        <w:t>Der Anbieter ist angehalten, sein Angebot zu plausib</w:t>
      </w:r>
      <w:r w:rsidR="003157EC">
        <w:t>i</w:t>
      </w:r>
      <w:r>
        <w:t>lisieren. Insbesondere Abweichung</w:t>
      </w:r>
      <w:r w:rsidR="003157EC">
        <w:t xml:space="preserve">en in der Stundenschätzung für den Personalaufwand durch den Auftraggeber sind zu begründen. </w:t>
      </w:r>
    </w:p>
    <w:p w14:paraId="239EB9EC" w14:textId="77777777" w:rsidR="003157EC" w:rsidRDefault="003157EC" w:rsidP="00BB2D5B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976"/>
      </w:tblGrid>
      <w:tr w:rsidR="003157EC" w14:paraId="508C5A81" w14:textId="77777777" w:rsidTr="003157EC">
        <w:trPr>
          <w:trHeight w:val="10205"/>
        </w:trPr>
        <w:tc>
          <w:tcPr>
            <w:tcW w:w="8976" w:type="dxa"/>
          </w:tcPr>
          <w:p w14:paraId="1B4F696E" w14:textId="77777777" w:rsidR="003157EC" w:rsidRDefault="003157EC" w:rsidP="00BB2D5B"/>
        </w:tc>
      </w:tr>
    </w:tbl>
    <w:p w14:paraId="3378F3E3" w14:textId="77777777" w:rsidR="003157EC" w:rsidRPr="00BB2D5B" w:rsidRDefault="003157EC" w:rsidP="00BB2D5B"/>
    <w:sectPr w:rsidR="003157EC" w:rsidRPr="00BB2D5B" w:rsidSect="00BB2D5B">
      <w:headerReference w:type="default" r:id="rId15"/>
      <w:pgSz w:w="11906" w:h="16838" w:code="9"/>
      <w:pgMar w:top="3090" w:right="1219" w:bottom="1701" w:left="1701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44B6A" w14:textId="77777777" w:rsidR="0091141D" w:rsidRDefault="0091141D" w:rsidP="00F950AA">
      <w:pPr>
        <w:spacing w:line="240" w:lineRule="auto"/>
      </w:pPr>
      <w:r>
        <w:separator/>
      </w:r>
    </w:p>
  </w:endnote>
  <w:endnote w:type="continuationSeparator" w:id="0">
    <w:p w14:paraId="7DC936ED" w14:textId="77777777" w:rsidR="0091141D" w:rsidRDefault="0091141D" w:rsidP="00F950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83D17" w14:textId="672A41CC" w:rsidR="00F05581" w:rsidRDefault="00304CB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C257366" wp14:editId="13C8D8BD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8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181F7" w14:textId="3C9177AE" w:rsidR="00F05581" w:rsidRDefault="005A77C0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="00F05581" w:rsidRPr="008E2142">
                            <w:instrText xml:space="preserve"> IF </w:instrText>
                          </w:r>
                          <w:r w:rsidR="00615A77">
                            <w:fldChar w:fldCharType="begin"/>
                          </w:r>
                          <w:r w:rsidR="00615A77">
                            <w:instrText xml:space="preserve"> NUMPAGES  \* Arabic </w:instrText>
                          </w:r>
                          <w:r w:rsidR="00615A77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7</w:instrText>
                          </w:r>
                          <w:r w:rsidR="00615A77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 xml:space="preserve"> &gt; 1  "</w:instrText>
                          </w:r>
                          <w:r w:rsidR="00304CB9">
                            <w:fldChar w:fldCharType="begin"/>
                          </w:r>
                          <w:r w:rsidR="00304CB9">
                            <w:instrText xml:space="preserve"> PAGE  \* Arabic \* MERGEFORMAT </w:instrText>
                          </w:r>
                          <w:r w:rsidR="00304CB9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3</w:instrText>
                          </w:r>
                          <w:r w:rsidR="00304CB9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>/</w:instrText>
                          </w:r>
                          <w:fldSimple w:instr=" NUMPAGES  \* Arabic \* MERGEFORMAT ">
                            <w:r w:rsidR="00615A77">
                              <w:rPr>
                                <w:noProof/>
                              </w:rPr>
                              <w:instrText>7</w:instrText>
                            </w:r>
                          </w:fldSimple>
                          <w:r w:rsidR="00F05581"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t>3</w:t>
                          </w:r>
                          <w:r w:rsidR="00615A77" w:rsidRPr="008E2142">
                            <w:rPr>
                              <w:noProof/>
                            </w:rPr>
                            <w:t>/</w:t>
                          </w:r>
                          <w:r w:rsidR="00615A77">
                            <w:rPr>
                              <w:noProof/>
                            </w:rPr>
                            <w:t>7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25736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510.3pt;margin-top:799.45pt;width:59.5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" filled="f" stroked="f">
              <o:lock v:ext="edit" aspectratio="t"/>
              <v:textbox inset="1mm,1mm,1mm,1mm">
                <w:txbxContent>
                  <w:p w14:paraId="7C8181F7" w14:textId="3C9177AE" w:rsidR="00F05581" w:rsidRDefault="005A77C0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="00F05581" w:rsidRPr="008E2142">
                      <w:instrText xml:space="preserve"> IF </w:instrText>
                    </w:r>
                    <w:r w:rsidR="00615A77">
                      <w:fldChar w:fldCharType="begin"/>
                    </w:r>
                    <w:r w:rsidR="00615A77">
                      <w:instrText xml:space="preserve"> NUMPAGES  \* Arabic </w:instrText>
                    </w:r>
                    <w:r w:rsidR="00615A77">
                      <w:fldChar w:fldCharType="separate"/>
                    </w:r>
                    <w:r w:rsidR="00615A77">
                      <w:rPr>
                        <w:noProof/>
                      </w:rPr>
                      <w:instrText>7</w:instrText>
                    </w:r>
                    <w:r w:rsidR="00615A77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 xml:space="preserve"> &gt; 1  "</w:instrText>
                    </w:r>
                    <w:r w:rsidR="00304CB9">
                      <w:fldChar w:fldCharType="begin"/>
                    </w:r>
                    <w:r w:rsidR="00304CB9">
                      <w:instrText xml:space="preserve"> PAGE  \* Arabic \* MERGEFORMAT </w:instrText>
                    </w:r>
                    <w:r w:rsidR="00304CB9">
                      <w:fldChar w:fldCharType="separate"/>
                    </w:r>
                    <w:r w:rsidR="00615A77">
                      <w:rPr>
                        <w:noProof/>
                      </w:rPr>
                      <w:instrText>3</w:instrText>
                    </w:r>
                    <w:r w:rsidR="00304CB9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>/</w:instrText>
                    </w:r>
                    <w:fldSimple w:instr=" NUMPAGES  \* Arabic \* MERGEFORMAT ">
                      <w:r w:rsidR="00615A77">
                        <w:rPr>
                          <w:noProof/>
                        </w:rPr>
                        <w:instrText>7</w:instrText>
                      </w:r>
                    </w:fldSimple>
                    <w:r w:rsidR="00F05581"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615A77">
                      <w:rPr>
                        <w:noProof/>
                      </w:rPr>
                      <w:t>3</w:t>
                    </w:r>
                    <w:r w:rsidR="00615A77" w:rsidRPr="008E2142">
                      <w:rPr>
                        <w:noProof/>
                      </w:rPr>
                      <w:t>/</w:t>
                    </w:r>
                    <w:r w:rsidR="00615A77">
                      <w:rPr>
                        <w:noProof/>
                      </w:rPr>
                      <w:t>7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fldSimple w:instr=" FILENAME   \* MERGEFORMAT ">
      <w:r w:rsidR="002935CE">
        <w:rPr>
          <w:noProof/>
        </w:rPr>
        <w:t>BHU Sub Offertformular 20210208.docx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412F5" w14:textId="1EC66FA6" w:rsidR="00F05581" w:rsidRDefault="00304CB9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404FF6A4" wp14:editId="56B5BE27">
              <wp:simplePos x="0" y="0"/>
              <wp:positionH relativeFrom="page">
                <wp:posOffset>9616440</wp:posOffset>
              </wp:positionH>
              <wp:positionV relativeFrom="page">
                <wp:posOffset>7030720</wp:posOffset>
              </wp:positionV>
              <wp:extent cx="756285" cy="360045"/>
              <wp:effectExtent l="0" t="1270" r="0" b="635"/>
              <wp:wrapNone/>
              <wp:docPr id="6" name="Text Box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F2D292" w14:textId="793BA577" w:rsidR="00F05581" w:rsidRDefault="005A77C0" w:rsidP="004C5F6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="00F05581" w:rsidRPr="008E2142">
                            <w:instrText xml:space="preserve"> IF </w:instrText>
                          </w:r>
                          <w:r w:rsidR="00615A77">
                            <w:fldChar w:fldCharType="begin"/>
                          </w:r>
                          <w:r w:rsidR="00615A77">
                            <w:instrText xml:space="preserve"> NUMPAGES  \* Arabic </w:instrText>
                          </w:r>
                          <w:r w:rsidR="00615A77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7</w:instrText>
                          </w:r>
                          <w:r w:rsidR="00615A77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 xml:space="preserve"> &gt; 1  "</w:instrText>
                          </w:r>
                          <w:r w:rsidR="00304CB9">
                            <w:fldChar w:fldCharType="begin"/>
                          </w:r>
                          <w:r w:rsidR="00304CB9">
                            <w:instrText xml:space="preserve"> PAGE  \* Arabic \* MERGEFORMAT </w:instrText>
                          </w:r>
                          <w:r w:rsidR="00304CB9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1</w:instrText>
                          </w:r>
                          <w:r w:rsidR="00304CB9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>/</w:instrText>
                          </w:r>
                          <w:fldSimple w:instr=" NUMPAGES  \* Arabic \* MERGEFORMAT ">
                            <w:r w:rsidR="00615A77">
                              <w:rPr>
                                <w:noProof/>
                              </w:rPr>
                              <w:instrText>7</w:instrText>
                            </w:r>
                          </w:fldSimple>
                          <w:r w:rsidR="00F05581" w:rsidRPr="008E2142">
                            <w:instrText xml:space="preserve">" "" </w:instrText>
                          </w:r>
                          <w:r w:rsidR="002935CE">
                            <w:rPr>
                              <w:noProof/>
                            </w:rPr>
                            <w:instrText>1</w:instrText>
                          </w:r>
                          <w:r w:rsidR="002935CE" w:rsidRPr="008E2142">
                            <w:rPr>
                              <w:noProof/>
                            </w:rPr>
                            <w:instrText>/</w:instrText>
                          </w:r>
                          <w:r w:rsidR="002935CE">
                            <w:rPr>
                              <w:noProof/>
                            </w:rPr>
                            <w:instrText>7</w:instrText>
                          </w:r>
                          <w:r w:rsidR="002935CE" w:rsidDel="002935CE">
                            <w:rPr>
                              <w:noProof/>
                            </w:rPr>
                            <w:instrText>7</w:instrText>
                          </w:r>
                          <w:r w:rsidR="00615A77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t>1</w:t>
                          </w:r>
                          <w:r w:rsidR="00615A77" w:rsidRPr="008E2142">
                            <w:rPr>
                              <w:noProof/>
                            </w:rPr>
                            <w:t>/</w:t>
                          </w:r>
                          <w:r w:rsidR="00615A77">
                            <w:rPr>
                              <w:noProof/>
                            </w:rPr>
                            <w:t>7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FF6A4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9" type="#_x0000_t202" style="position:absolute;margin-left:757.2pt;margin-top:553.6pt;width:59.55pt;height:28.3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" filled="f" stroked="f">
              <o:lock v:ext="edit" aspectratio="t"/>
              <v:textbox inset="1mm,1mm,1mm,1mm">
                <w:txbxContent>
                  <w:p w14:paraId="62F2D292" w14:textId="793BA577" w:rsidR="00F05581" w:rsidRDefault="005A77C0" w:rsidP="004C5F68">
                    <w:pPr>
                      <w:jc w:val="right"/>
                    </w:pPr>
                    <w:r w:rsidRPr="008E2142">
                      <w:fldChar w:fldCharType="begin"/>
                    </w:r>
                    <w:r w:rsidR="00F05581" w:rsidRPr="008E2142">
                      <w:instrText xml:space="preserve"> IF </w:instrText>
                    </w:r>
                    <w:r w:rsidR="00615A77">
                      <w:fldChar w:fldCharType="begin"/>
                    </w:r>
                    <w:r w:rsidR="00615A77">
                      <w:instrText xml:space="preserve"> NUMPAGES  \* Arabic </w:instrText>
                    </w:r>
                    <w:r w:rsidR="00615A77">
                      <w:fldChar w:fldCharType="separate"/>
                    </w:r>
                    <w:r w:rsidR="00615A77">
                      <w:rPr>
                        <w:noProof/>
                      </w:rPr>
                      <w:instrText>7</w:instrText>
                    </w:r>
                    <w:r w:rsidR="00615A77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 xml:space="preserve"> &gt; 1  "</w:instrText>
                    </w:r>
                    <w:r w:rsidR="00304CB9">
                      <w:fldChar w:fldCharType="begin"/>
                    </w:r>
                    <w:r w:rsidR="00304CB9">
                      <w:instrText xml:space="preserve"> PAGE  \* Arabic \* MERGEFORMAT </w:instrText>
                    </w:r>
                    <w:r w:rsidR="00304CB9">
                      <w:fldChar w:fldCharType="separate"/>
                    </w:r>
                    <w:r w:rsidR="00615A77">
                      <w:rPr>
                        <w:noProof/>
                      </w:rPr>
                      <w:instrText>1</w:instrText>
                    </w:r>
                    <w:r w:rsidR="00304CB9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>/</w:instrText>
                    </w:r>
                    <w:fldSimple w:instr=" NUMPAGES  \* Arabic \* MERGEFORMAT ">
                      <w:r w:rsidR="00615A77">
                        <w:rPr>
                          <w:noProof/>
                        </w:rPr>
                        <w:instrText>7</w:instrText>
                      </w:r>
                    </w:fldSimple>
                    <w:r w:rsidR="00F05581" w:rsidRPr="008E2142">
                      <w:instrText xml:space="preserve">" "" </w:instrText>
                    </w:r>
                    <w:r w:rsidR="002935CE">
                      <w:rPr>
                        <w:noProof/>
                      </w:rPr>
                      <w:instrText>1</w:instrText>
                    </w:r>
                    <w:r w:rsidR="002935CE" w:rsidRPr="008E2142">
                      <w:rPr>
                        <w:noProof/>
                      </w:rPr>
                      <w:instrText>/</w:instrText>
                    </w:r>
                    <w:r w:rsidR="002935CE">
                      <w:rPr>
                        <w:noProof/>
                      </w:rPr>
                      <w:instrText>7</w:instrText>
                    </w:r>
                    <w:r w:rsidR="002935CE" w:rsidDel="002935CE">
                      <w:rPr>
                        <w:noProof/>
                      </w:rPr>
                      <w:instrText>7</w:instrText>
                    </w:r>
                    <w:r w:rsidR="00615A77">
                      <w:fldChar w:fldCharType="separate"/>
                    </w:r>
                    <w:r w:rsidR="00615A77">
                      <w:rPr>
                        <w:noProof/>
                      </w:rPr>
                      <w:t>1</w:t>
                    </w:r>
                    <w:r w:rsidR="00615A77" w:rsidRPr="008E2142">
                      <w:rPr>
                        <w:noProof/>
                      </w:rPr>
                      <w:t>/</w:t>
                    </w:r>
                    <w:r w:rsidR="00615A77">
                      <w:rPr>
                        <w:noProof/>
                      </w:rPr>
                      <w:t>7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54CD070" wp14:editId="3EE50C3D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B6BF47" w14:textId="4D00303B" w:rsidR="00F05581" w:rsidRDefault="005A77C0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="00F05581" w:rsidRPr="008E2142">
                            <w:instrText xml:space="preserve"> IF </w:instrText>
                          </w:r>
                          <w:r w:rsidR="00615A77">
                            <w:fldChar w:fldCharType="begin"/>
                          </w:r>
                          <w:r w:rsidR="00615A77">
                            <w:instrText xml:space="preserve"> NUMPAGES  \* Arabic </w:instrText>
                          </w:r>
                          <w:r w:rsidR="00615A77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7</w:instrText>
                          </w:r>
                          <w:r w:rsidR="00615A77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 xml:space="preserve"> &gt; 1  "</w:instrText>
                          </w:r>
                          <w:r w:rsidR="00304CB9">
                            <w:fldChar w:fldCharType="begin"/>
                          </w:r>
                          <w:r w:rsidR="00304CB9">
                            <w:instrText xml:space="preserve"> PAGE  \* Arabic \* MERGEFORMAT </w:instrText>
                          </w:r>
                          <w:r w:rsidR="00304CB9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1</w:instrText>
                          </w:r>
                          <w:r w:rsidR="00304CB9">
                            <w:rPr>
                              <w:noProof/>
                            </w:rPr>
                            <w:fldChar w:fldCharType="end"/>
                          </w:r>
                          <w:r w:rsidR="00F05581" w:rsidRPr="008E2142">
                            <w:instrText>/</w:instrText>
                          </w:r>
                          <w:fldSimple w:instr=" NUMPAGES  \* Arabic \* MERGEFORMAT ">
                            <w:r w:rsidR="00615A77">
                              <w:rPr>
                                <w:noProof/>
                              </w:rPr>
                              <w:instrText>7</w:instrText>
                            </w:r>
                          </w:fldSimple>
                          <w:r w:rsidR="00F05581" w:rsidRPr="008E2142">
                            <w:instrText xml:space="preserve">" "" </w:instrText>
                          </w:r>
                          <w:r w:rsidR="002935CE">
                            <w:rPr>
                              <w:noProof/>
                            </w:rPr>
                            <w:instrText>1</w:instrText>
                          </w:r>
                          <w:r w:rsidR="002935CE" w:rsidRPr="008E2142">
                            <w:rPr>
                              <w:noProof/>
                            </w:rPr>
                            <w:instrText>/</w:instrText>
                          </w:r>
                          <w:r w:rsidR="002935CE">
                            <w:rPr>
                              <w:noProof/>
                            </w:rPr>
                            <w:instrText>7</w:instrText>
                          </w:r>
                          <w:r w:rsidR="002935CE" w:rsidDel="002935CE">
                            <w:rPr>
                              <w:noProof/>
                            </w:rPr>
                            <w:instrText>7</w:instrText>
                          </w:r>
                          <w:r w:rsidR="00615A77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t>1</w:t>
                          </w:r>
                          <w:r w:rsidR="00615A77" w:rsidRPr="008E2142">
                            <w:rPr>
                              <w:noProof/>
                            </w:rPr>
                            <w:t>/</w:t>
                          </w:r>
                          <w:r w:rsidR="00615A77">
                            <w:rPr>
                              <w:noProof/>
                            </w:rPr>
                            <w:t>7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4CD070" id="Text Box 5" o:spid="_x0000_s1030" type="#_x0000_t202" style="position:absolute;margin-left:510.3pt;margin-top:799.45pt;width:59.5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" filled="f" stroked="f">
              <o:lock v:ext="edit" aspectratio="t"/>
              <v:textbox inset="1mm,1mm,1mm,1mm">
                <w:txbxContent>
                  <w:p w14:paraId="44B6BF47" w14:textId="4D00303B" w:rsidR="00F05581" w:rsidRDefault="005A77C0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="00F05581" w:rsidRPr="008E2142">
                      <w:instrText xml:space="preserve"> IF </w:instrText>
                    </w:r>
                    <w:r w:rsidR="00615A77">
                      <w:fldChar w:fldCharType="begin"/>
                    </w:r>
                    <w:r w:rsidR="00615A77">
                      <w:instrText xml:space="preserve"> NUMPAGES  \* Arabic </w:instrText>
                    </w:r>
                    <w:r w:rsidR="00615A77">
                      <w:fldChar w:fldCharType="separate"/>
                    </w:r>
                    <w:r w:rsidR="00615A77">
                      <w:rPr>
                        <w:noProof/>
                      </w:rPr>
                      <w:instrText>7</w:instrText>
                    </w:r>
                    <w:r w:rsidR="00615A77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 xml:space="preserve"> &gt; 1  "</w:instrText>
                    </w:r>
                    <w:r w:rsidR="00304CB9">
                      <w:fldChar w:fldCharType="begin"/>
                    </w:r>
                    <w:r w:rsidR="00304CB9">
                      <w:instrText xml:space="preserve"> PAGE  \* Arabic \* MERGEFORMAT </w:instrText>
                    </w:r>
                    <w:r w:rsidR="00304CB9">
                      <w:fldChar w:fldCharType="separate"/>
                    </w:r>
                    <w:r w:rsidR="00615A77">
                      <w:rPr>
                        <w:noProof/>
                      </w:rPr>
                      <w:instrText>1</w:instrText>
                    </w:r>
                    <w:r w:rsidR="00304CB9">
                      <w:rPr>
                        <w:noProof/>
                      </w:rPr>
                      <w:fldChar w:fldCharType="end"/>
                    </w:r>
                    <w:r w:rsidR="00F05581" w:rsidRPr="008E2142">
                      <w:instrText>/</w:instrText>
                    </w:r>
                    <w:fldSimple w:instr=" NUMPAGES  \* Arabic \* MERGEFORMAT ">
                      <w:r w:rsidR="00615A77">
                        <w:rPr>
                          <w:noProof/>
                        </w:rPr>
                        <w:instrText>7</w:instrText>
                      </w:r>
                    </w:fldSimple>
                    <w:r w:rsidR="00F05581" w:rsidRPr="008E2142">
                      <w:instrText xml:space="preserve">" "" </w:instrText>
                    </w:r>
                    <w:r w:rsidR="002935CE">
                      <w:rPr>
                        <w:noProof/>
                      </w:rPr>
                      <w:instrText>1</w:instrText>
                    </w:r>
                    <w:r w:rsidR="002935CE" w:rsidRPr="008E2142">
                      <w:rPr>
                        <w:noProof/>
                      </w:rPr>
                      <w:instrText>/</w:instrText>
                    </w:r>
                    <w:r w:rsidR="002935CE">
                      <w:rPr>
                        <w:noProof/>
                      </w:rPr>
                      <w:instrText>7</w:instrText>
                    </w:r>
                    <w:r w:rsidR="002935CE" w:rsidDel="002935CE">
                      <w:rPr>
                        <w:noProof/>
                      </w:rPr>
                      <w:instrText>7</w:instrText>
                    </w:r>
                    <w:r w:rsidR="00615A77">
                      <w:fldChar w:fldCharType="separate"/>
                    </w:r>
                    <w:r w:rsidR="00615A77">
                      <w:rPr>
                        <w:noProof/>
                      </w:rPr>
                      <w:t>1</w:t>
                    </w:r>
                    <w:r w:rsidR="00615A77" w:rsidRPr="008E2142">
                      <w:rPr>
                        <w:noProof/>
                      </w:rPr>
                      <w:t>/</w:t>
                    </w:r>
                    <w:r w:rsidR="00615A77">
                      <w:rPr>
                        <w:noProof/>
                      </w:rPr>
                      <w:t>7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fldSimple w:instr=" FILENAME   \* MERGEFORMAT ">
      <w:r w:rsidR="002935CE">
        <w:rPr>
          <w:noProof/>
        </w:rPr>
        <w:t>BHU Sub Offertformular 20210208.docx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027DE" w14:textId="0718702F" w:rsidR="002935CE" w:rsidRDefault="002935CE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0" locked="1" layoutInCell="1" allowOverlap="1" wp14:anchorId="09A7517B" wp14:editId="2D543648">
              <wp:simplePos x="0" y="0"/>
              <wp:positionH relativeFrom="page">
                <wp:posOffset>9613265</wp:posOffset>
              </wp:positionH>
              <wp:positionV relativeFrom="page">
                <wp:posOffset>7021195</wp:posOffset>
              </wp:positionV>
              <wp:extent cx="756000" cy="360000"/>
              <wp:effectExtent l="0" t="0" r="6350" b="2540"/>
              <wp:wrapNone/>
              <wp:docPr id="12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000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B525A7" w14:textId="76704AE8" w:rsidR="002935CE" w:rsidRDefault="002935CE" w:rsidP="002935CE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fldSimple w:instr=" NUMPAGES  \* Arabic ">
                            <w:r w:rsidR="00615A77">
                              <w:rPr>
                                <w:noProof/>
                              </w:rPr>
                              <w:instrText>7</w:instrText>
                            </w:r>
                          </w:fldSimple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7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fldSimple w:instr=" NUMPAGES  \* Arabic \* MERGEFORMAT ">
                            <w:r w:rsidR="00615A77">
                              <w:rPr>
                                <w:noProof/>
                              </w:rPr>
                              <w:instrText>7</w:instrText>
                            </w:r>
                          </w:fldSimple>
                          <w:r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t>7</w:t>
                          </w:r>
                          <w:r w:rsidR="00615A77" w:rsidRPr="008E2142">
                            <w:rPr>
                              <w:noProof/>
                            </w:rPr>
                            <w:t>/</w:t>
                          </w:r>
                          <w:r w:rsidR="00615A77">
                            <w:rPr>
                              <w:noProof/>
                            </w:rPr>
                            <w:t>7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A7517B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756.95pt;margin-top:552.85pt;width:59.55pt;height:28.3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" filled="f" stroked="f">
              <o:lock v:ext="edit" aspectratio="t"/>
              <v:textbox inset="1mm,1mm,1mm,1mm">
                <w:txbxContent>
                  <w:p w14:paraId="5BB525A7" w14:textId="76704AE8" w:rsidR="002935CE" w:rsidRDefault="002935CE" w:rsidP="002935CE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fldSimple w:instr=" NUMPAGES  \* Arabic ">
                      <w:r w:rsidR="00615A77">
                        <w:rPr>
                          <w:noProof/>
                        </w:rPr>
                        <w:instrText>7</w:instrText>
                      </w:r>
                    </w:fldSimple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615A77">
                      <w:rPr>
                        <w:noProof/>
                      </w:rPr>
                      <w:instrText>7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fldSimple w:instr=" NUMPAGES  \* Arabic \* MERGEFORMAT ">
                      <w:r w:rsidR="00615A77">
                        <w:rPr>
                          <w:noProof/>
                        </w:rPr>
                        <w:instrText>7</w:instrText>
                      </w:r>
                    </w:fldSimple>
                    <w:r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615A77">
                      <w:rPr>
                        <w:noProof/>
                      </w:rPr>
                      <w:t>7</w:t>
                    </w:r>
                    <w:r w:rsidR="00615A77" w:rsidRPr="008E2142">
                      <w:rPr>
                        <w:noProof/>
                      </w:rPr>
                      <w:t>/</w:t>
                    </w:r>
                    <w:r w:rsidR="00615A77">
                      <w:rPr>
                        <w:noProof/>
                      </w:rPr>
                      <w:t>7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3DC653C1" wp14:editId="7C87E05C">
              <wp:simplePos x="0" y="0"/>
              <wp:positionH relativeFrom="page">
                <wp:posOffset>6480810</wp:posOffset>
              </wp:positionH>
              <wp:positionV relativeFrom="page">
                <wp:posOffset>10153015</wp:posOffset>
              </wp:positionV>
              <wp:extent cx="756285" cy="360045"/>
              <wp:effectExtent l="3810" t="0" r="1905" b="2540"/>
              <wp:wrapNone/>
              <wp:docPr id="4" name="Text Box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628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97C4EB" w14:textId="35002DE2" w:rsidR="002935CE" w:rsidRDefault="002935CE" w:rsidP="009D31F8">
                          <w:pPr>
                            <w:jc w:val="right"/>
                          </w:pPr>
                          <w:r w:rsidRPr="008E2142">
                            <w:fldChar w:fldCharType="begin"/>
                          </w:r>
                          <w:r w:rsidRPr="008E2142">
                            <w:instrText xml:space="preserve"> IF </w:instrText>
                          </w:r>
                          <w:r w:rsidR="00615A77">
                            <w:fldChar w:fldCharType="begin"/>
                          </w:r>
                          <w:r w:rsidR="00615A77">
                            <w:instrText xml:space="preserve"> NUMPAGES  \* Arabic </w:instrText>
                          </w:r>
                          <w:r w:rsidR="00615A77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7</w:instrText>
                          </w:r>
                          <w:r w:rsidR="00615A77"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 &gt; 1  "</w:instrText>
                          </w:r>
                          <w:r>
                            <w:fldChar w:fldCharType="begin"/>
                          </w:r>
                          <w:r>
                            <w:instrText xml:space="preserve"> PAGE  \* Arabic \* MERGEFORMAT </w:instrText>
                          </w:r>
                          <w:r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7</w:instrTex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>/</w:instrText>
                          </w:r>
                          <w:r w:rsidR="00615A77">
                            <w:fldChar w:fldCharType="begin"/>
                          </w:r>
                          <w:r w:rsidR="00615A77">
                            <w:instrText xml:space="preserve"> NUMPAGES  \* Arabic \* MERGEFORMAT </w:instrText>
                          </w:r>
                          <w:r w:rsidR="00615A77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instrText>7</w:instrText>
                          </w:r>
                          <w:r w:rsidR="00615A77">
                            <w:rPr>
                              <w:noProof/>
                            </w:rPr>
                            <w:fldChar w:fldCharType="end"/>
                          </w:r>
                          <w:r w:rsidRPr="008E2142">
                            <w:instrText xml:space="preserve">" "" </w:instrText>
                          </w:r>
                          <w:r w:rsidRPr="008E2142">
                            <w:fldChar w:fldCharType="separate"/>
                          </w:r>
                          <w:r w:rsidR="00615A77">
                            <w:rPr>
                              <w:noProof/>
                            </w:rPr>
                            <w:t>7</w:t>
                          </w:r>
                          <w:r w:rsidR="00615A77" w:rsidRPr="008E2142">
                            <w:rPr>
                              <w:noProof/>
                            </w:rPr>
                            <w:t>/</w:t>
                          </w:r>
                          <w:r w:rsidR="00615A77">
                            <w:rPr>
                              <w:noProof/>
                            </w:rPr>
                            <w:t>7</w:t>
                          </w:r>
                          <w:r w:rsidRPr="008E2142">
                            <w:fldChar w:fldCharType="end"/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DC653C1" id="_x0000_s1033" type="#_x0000_t202" style="position:absolute;margin-left:510.3pt;margin-top:799.45pt;width:59.55pt;height:28.3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" filled="f" stroked="f">
              <o:lock v:ext="edit" aspectratio="t"/>
              <v:textbox inset="1mm,1mm,1mm,1mm">
                <w:txbxContent>
                  <w:p w14:paraId="2897C4EB" w14:textId="35002DE2" w:rsidR="002935CE" w:rsidRDefault="002935CE" w:rsidP="009D31F8">
                    <w:pPr>
                      <w:jc w:val="right"/>
                    </w:pPr>
                    <w:r w:rsidRPr="008E2142">
                      <w:fldChar w:fldCharType="begin"/>
                    </w:r>
                    <w:r w:rsidRPr="008E2142">
                      <w:instrText xml:space="preserve"> IF </w:instrText>
                    </w:r>
                    <w:r w:rsidR="00615A77">
                      <w:fldChar w:fldCharType="begin"/>
                    </w:r>
                    <w:r w:rsidR="00615A77">
                      <w:instrText xml:space="preserve"> NUMPAGES  \* Arabic </w:instrText>
                    </w:r>
                    <w:r w:rsidR="00615A77">
                      <w:fldChar w:fldCharType="separate"/>
                    </w:r>
                    <w:r w:rsidR="00615A77">
                      <w:rPr>
                        <w:noProof/>
                      </w:rPr>
                      <w:instrText>7</w:instrText>
                    </w:r>
                    <w:r w:rsidR="00615A77"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 &gt; 1  "</w:instrText>
                    </w:r>
                    <w:r>
                      <w:fldChar w:fldCharType="begin"/>
                    </w:r>
                    <w:r>
                      <w:instrText xml:space="preserve"> PAGE  \* Arabic \* MERGEFORMAT </w:instrText>
                    </w:r>
                    <w:r>
                      <w:fldChar w:fldCharType="separate"/>
                    </w:r>
                    <w:r w:rsidR="00615A77">
                      <w:rPr>
                        <w:noProof/>
                      </w:rPr>
                      <w:instrText>7</w:instrText>
                    </w:r>
                    <w:r>
                      <w:rPr>
                        <w:noProof/>
                      </w:rPr>
                      <w:fldChar w:fldCharType="end"/>
                    </w:r>
                    <w:r w:rsidRPr="008E2142">
                      <w:instrText>/</w:instrText>
                    </w:r>
                    <w:r w:rsidR="00615A77">
                      <w:fldChar w:fldCharType="begin"/>
                    </w:r>
                    <w:r w:rsidR="00615A77">
                      <w:instrText xml:space="preserve"> NUMPAGES  \* Arabic \* MERGEFORMAT </w:instrText>
                    </w:r>
                    <w:r w:rsidR="00615A77">
                      <w:fldChar w:fldCharType="separate"/>
                    </w:r>
                    <w:r w:rsidR="00615A77">
                      <w:rPr>
                        <w:noProof/>
                      </w:rPr>
                      <w:instrText>7</w:instrText>
                    </w:r>
                    <w:r w:rsidR="00615A77">
                      <w:rPr>
                        <w:noProof/>
                      </w:rPr>
                      <w:fldChar w:fldCharType="end"/>
                    </w:r>
                    <w:r w:rsidRPr="008E2142">
                      <w:instrText xml:space="preserve">" "" </w:instrText>
                    </w:r>
                    <w:r w:rsidRPr="008E2142">
                      <w:fldChar w:fldCharType="separate"/>
                    </w:r>
                    <w:r w:rsidR="00615A77">
                      <w:rPr>
                        <w:noProof/>
                      </w:rPr>
                      <w:t>7</w:t>
                    </w:r>
                    <w:r w:rsidR="00615A77" w:rsidRPr="008E2142">
                      <w:rPr>
                        <w:noProof/>
                      </w:rPr>
                      <w:t>/</w:t>
                    </w:r>
                    <w:r w:rsidR="00615A77">
                      <w:rPr>
                        <w:noProof/>
                      </w:rPr>
                      <w:t>7</w:t>
                    </w:r>
                    <w:r w:rsidRPr="008E2142"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615A77">
      <w:fldChar w:fldCharType="begin"/>
    </w:r>
    <w:r w:rsidR="00615A77">
      <w:instrText xml:space="preserve"> FILENAME   \* MERGEFORMAT </w:instrText>
    </w:r>
    <w:r w:rsidR="00615A77">
      <w:fldChar w:fldCharType="separate"/>
    </w:r>
    <w:r>
      <w:rPr>
        <w:noProof/>
      </w:rPr>
      <w:t>BHU Sub Offertformular 20210208.docx</w:t>
    </w:r>
    <w:r w:rsidR="00615A77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B523E" w14:textId="77777777" w:rsidR="0091141D" w:rsidRDefault="0091141D" w:rsidP="00F950AA">
      <w:pPr>
        <w:spacing w:line="240" w:lineRule="auto"/>
      </w:pPr>
      <w:r>
        <w:separator/>
      </w:r>
    </w:p>
  </w:footnote>
  <w:footnote w:type="continuationSeparator" w:id="0">
    <w:p w14:paraId="4058F0D3" w14:textId="77777777" w:rsidR="0091141D" w:rsidRDefault="0091141D" w:rsidP="00F950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95EB3" w14:textId="77777777" w:rsidR="00F05581" w:rsidRDefault="00304CB9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7959928" wp14:editId="512178D5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9" name="Text Box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CC7E83" w14:textId="77777777" w:rsidR="00F05581" w:rsidRDefault="00F05581" w:rsidP="005736FE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76E4A72" wp14:editId="2D2ABDFF">
                                <wp:extent cx="467869" cy="589789"/>
                                <wp:effectExtent l="19050" t="0" r="8381" b="0"/>
                                <wp:docPr id="3" name="Grafik 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9599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8.8pt;margin-top:25.5pt;width:51pt;height:62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" filled="f" stroked="f">
              <o:lock v:ext="edit" aspectratio="t"/>
              <v:textbox inset="1mm,1mm,1mm,1mm">
                <w:txbxContent>
                  <w:p w14:paraId="58CC7E83" w14:textId="77777777" w:rsidR="00F05581" w:rsidRDefault="00F05581" w:rsidP="005736FE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76E4A72" wp14:editId="2D2ABDFF">
                          <wp:extent cx="467869" cy="589789"/>
                          <wp:effectExtent l="19050" t="0" r="8381" b="0"/>
                          <wp:docPr id="3" name="Grafik 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069F01" w14:textId="77777777" w:rsidR="00F05581" w:rsidRDefault="00304CB9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1B2F857B" wp14:editId="092089B7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7" name="Text Box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857056" w14:textId="77777777" w:rsidR="00F05581" w:rsidRDefault="00F05581" w:rsidP="00002231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BC7BD85" wp14:editId="18BE8803">
                                <wp:extent cx="467869" cy="589789"/>
                                <wp:effectExtent l="19050" t="0" r="8381" b="0"/>
                                <wp:docPr id="2" name="Grafik 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2F857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518.8pt;margin-top:25.5pt;width:51pt;height:62.3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" filled="f" stroked="f">
              <o:lock v:ext="edit" aspectratio="t"/>
              <v:textbox inset="1mm,1mm,1mm,1mm">
                <w:txbxContent>
                  <w:p w14:paraId="04857056" w14:textId="77777777" w:rsidR="00F05581" w:rsidRDefault="00F05581" w:rsidP="00002231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BC7BD85" wp14:editId="18BE8803">
                          <wp:extent cx="467869" cy="589789"/>
                          <wp:effectExtent l="19050" t="0" r="8381" b="0"/>
                          <wp:docPr id="2" name="Grafik 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F05581">
      <w:t>Kanton St.Gallen</w:t>
    </w:r>
  </w:p>
  <w:p w14:paraId="1D0ED02B" w14:textId="77777777" w:rsidR="00F05581" w:rsidRDefault="0091141D">
    <w:pPr>
      <w:pStyle w:val="Kopfzeile"/>
    </w:pPr>
    <w:bookmarkStart w:id="4" w:name="Tab1Name"/>
    <w:r>
      <w:t>Baudepartement</w:t>
    </w:r>
    <w:bookmarkEnd w:id="4"/>
  </w:p>
  <w:p w14:paraId="5C54BD30" w14:textId="77777777" w:rsidR="00F05581" w:rsidRDefault="00F05581">
    <w:pPr>
      <w:pStyle w:val="Kopfzeile"/>
    </w:pPr>
  </w:p>
  <w:p w14:paraId="39EAC3CA" w14:textId="77777777" w:rsidR="00F05581" w:rsidRPr="00F33D45" w:rsidRDefault="0091141D">
    <w:pPr>
      <w:pStyle w:val="Kopfzeile"/>
      <w:rPr>
        <w:b/>
      </w:rPr>
    </w:pPr>
    <w:bookmarkStart w:id="5" w:name="Tab2Name"/>
    <w:r>
      <w:rPr>
        <w:b/>
      </w:rPr>
      <w:t>Tiefbauamt</w:t>
    </w:r>
    <w:bookmarkEnd w:id="5"/>
  </w:p>
  <w:p w14:paraId="7E65DEB1" w14:textId="77777777" w:rsidR="00F05581" w:rsidRPr="000A61E5" w:rsidRDefault="00F05581" w:rsidP="000A61E5">
    <w:pPr>
      <w:pStyle w:val="Kopfzeile"/>
    </w:pPr>
    <w:bookmarkStart w:id="6" w:name="Tab3Name"/>
    <w:bookmarkEnd w:id="6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B185E" w14:textId="77777777" w:rsidR="0091141D" w:rsidRDefault="0091141D" w:rsidP="0091141D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41358CC" wp14:editId="254285BE">
              <wp:simplePos x="0" y="0"/>
              <wp:positionH relativeFrom="page">
                <wp:posOffset>9725025</wp:posOffset>
              </wp:positionH>
              <wp:positionV relativeFrom="page">
                <wp:posOffset>321945</wp:posOffset>
              </wp:positionV>
              <wp:extent cx="647700" cy="791845"/>
              <wp:effectExtent l="0" t="0" r="0" b="635"/>
              <wp:wrapNone/>
              <wp:docPr id="10" name="Text Box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7E1B3D" w14:textId="77777777" w:rsidR="0091141D" w:rsidRDefault="0091141D" w:rsidP="0091141D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07495C2" wp14:editId="73A215EE">
                                <wp:extent cx="467869" cy="589789"/>
                                <wp:effectExtent l="19050" t="0" r="8381" b="0"/>
                                <wp:docPr id="11" name="Grafik 1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1358C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1" type="#_x0000_t202" style="position:absolute;margin-left:765.75pt;margin-top:25.35pt;width:51pt;height:62.3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" filled="f" stroked="f">
              <o:lock v:ext="edit" aspectratio="t"/>
              <v:textbox inset="1mm,1mm,1mm,1mm">
                <w:txbxContent>
                  <w:p w14:paraId="4E7E1B3D" w14:textId="77777777" w:rsidR="0091141D" w:rsidRDefault="0091141D" w:rsidP="0091141D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607495C2" wp14:editId="73A215EE">
                          <wp:extent cx="467869" cy="589789"/>
                          <wp:effectExtent l="19050" t="0" r="8381" b="0"/>
                          <wp:docPr id="11" name="Grafik 1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t>Kanton St.Gallen</w:t>
    </w:r>
  </w:p>
  <w:p w14:paraId="48E2B327" w14:textId="77777777" w:rsidR="0091141D" w:rsidRDefault="0091141D" w:rsidP="0091141D">
    <w:pPr>
      <w:pStyle w:val="Kopfzeile"/>
    </w:pPr>
    <w:r>
      <w:t>Baudepartement</w:t>
    </w:r>
  </w:p>
  <w:p w14:paraId="3BFFB350" w14:textId="77777777" w:rsidR="0091141D" w:rsidRDefault="0091141D" w:rsidP="0091141D">
    <w:pPr>
      <w:pStyle w:val="Kopfzeile"/>
    </w:pPr>
  </w:p>
  <w:p w14:paraId="5B8EDD3A" w14:textId="77777777" w:rsidR="0091141D" w:rsidRPr="00CA549F" w:rsidRDefault="0091141D" w:rsidP="0091141D">
    <w:pPr>
      <w:pStyle w:val="Kopfzeile"/>
      <w:rPr>
        <w:b/>
      </w:rPr>
    </w:pPr>
    <w:r>
      <w:rPr>
        <w:b/>
      </w:rPr>
      <w:t>Tiefbauamt</w:t>
    </w:r>
  </w:p>
  <w:p w14:paraId="12C9D9C2" w14:textId="77777777" w:rsidR="0091141D" w:rsidRDefault="0091141D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A3749" w14:textId="77777777" w:rsidR="00F05581" w:rsidRDefault="00304CB9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041198C7" wp14:editId="321EBA19">
              <wp:simplePos x="0" y="0"/>
              <wp:positionH relativeFrom="page">
                <wp:posOffset>9725025</wp:posOffset>
              </wp:positionH>
              <wp:positionV relativeFrom="page">
                <wp:posOffset>321945</wp:posOffset>
              </wp:positionV>
              <wp:extent cx="647700" cy="791845"/>
              <wp:effectExtent l="0" t="0" r="0" b="635"/>
              <wp:wrapNone/>
              <wp:docPr id="15" name="Text Box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179A82" w14:textId="77777777" w:rsidR="00F05581" w:rsidRDefault="00F05581" w:rsidP="00CA549F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C303F3A" wp14:editId="51F65FF9">
                                <wp:extent cx="467869" cy="589789"/>
                                <wp:effectExtent l="19050" t="0" r="8381" b="0"/>
                                <wp:docPr id="1" name="Grafik 1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1198C7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765.75pt;margin-top:25.35pt;width:51pt;height:62.3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" filled="f" stroked="f">
              <o:lock v:ext="edit" aspectratio="t"/>
              <v:textbox inset="1mm,1mm,1mm,1mm">
                <w:txbxContent>
                  <w:p w14:paraId="17179A82" w14:textId="77777777" w:rsidR="00F05581" w:rsidRDefault="00F05581" w:rsidP="00CA549F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2C303F3A" wp14:editId="51F65FF9">
                          <wp:extent cx="467869" cy="589789"/>
                          <wp:effectExtent l="19050" t="0" r="8381" b="0"/>
                          <wp:docPr id="1" name="Grafik 1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F05581">
      <w:t>Kanton St.Gallen</w:t>
    </w:r>
  </w:p>
  <w:p w14:paraId="77F7D6F7" w14:textId="77777777" w:rsidR="00F05581" w:rsidRDefault="00F05581">
    <w:pPr>
      <w:pStyle w:val="Kopfzeile"/>
    </w:pPr>
    <w:r>
      <w:t>Baudepartement</w:t>
    </w:r>
  </w:p>
  <w:p w14:paraId="79FEADB3" w14:textId="77777777" w:rsidR="00F05581" w:rsidRDefault="00F05581">
    <w:pPr>
      <w:pStyle w:val="Kopfzeile"/>
    </w:pPr>
  </w:p>
  <w:p w14:paraId="3A5AA27D" w14:textId="77777777" w:rsidR="00F05581" w:rsidRPr="00CA549F" w:rsidRDefault="00F05581" w:rsidP="000A61E5">
    <w:pPr>
      <w:pStyle w:val="Kopfzeile"/>
      <w:rPr>
        <w:b/>
      </w:rPr>
    </w:pPr>
    <w:r>
      <w:rPr>
        <w:b/>
      </w:rPr>
      <w:t>Tiefbauamt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37048" w14:textId="77777777" w:rsidR="00BB2D5B" w:rsidRPr="00BB2D5B" w:rsidRDefault="00BB2D5B" w:rsidP="00BB2D5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5FD62693" wp14:editId="3592B8E8">
              <wp:simplePos x="0" y="0"/>
              <wp:positionH relativeFrom="page">
                <wp:posOffset>6588760</wp:posOffset>
              </wp:positionH>
              <wp:positionV relativeFrom="page">
                <wp:posOffset>323850</wp:posOffset>
              </wp:positionV>
              <wp:extent cx="647700" cy="791845"/>
              <wp:effectExtent l="0" t="0" r="2540" b="0"/>
              <wp:wrapNone/>
              <wp:docPr id="16" name="Text Box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647700" cy="791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1F65F2" w14:textId="77777777" w:rsidR="00BB2D5B" w:rsidRDefault="00BB2D5B" w:rsidP="00BB2D5B">
                          <w:pPr>
                            <w:jc w:val="right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3CCAD5E" wp14:editId="0E23EE28">
                                <wp:extent cx="467869" cy="589789"/>
                                <wp:effectExtent l="19050" t="0" r="8381" b="0"/>
                                <wp:docPr id="17" name="Grafik 2" descr="sg_wappen_1c_13mm(600dpi)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g_wappen_1c_13mm(600dpi).pn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67869" cy="5897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36000" tIns="36000" rIns="3600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D62693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518.8pt;margin-top:25.5pt;width:51pt;height:62.3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" filled="f" stroked="f">
              <o:lock v:ext="edit" aspectratio="t"/>
              <v:textbox inset="1mm,1mm,1mm,1mm">
                <w:txbxContent>
                  <w:p w14:paraId="341F65F2" w14:textId="77777777" w:rsidR="00BB2D5B" w:rsidRDefault="00BB2D5B" w:rsidP="00BB2D5B">
                    <w:pPr>
                      <w:jc w:val="right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3CCAD5E" wp14:editId="0E23EE28">
                          <wp:extent cx="467869" cy="589789"/>
                          <wp:effectExtent l="19050" t="0" r="8381" b="0"/>
                          <wp:docPr id="17" name="Grafik 2" descr="sg_wappen_1c_13mm(600dpi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g_wappen_1c_13mm(600dpi).png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7869" cy="58978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8E8F5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4CDAF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CDD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B46A6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9ABD1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E041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F4FB80"/>
    <w:lvl w:ilvl="0">
      <w:start w:val="1"/>
      <w:numFmt w:val="bullet"/>
      <w:pStyle w:val="Aufzhlungszeichen3"/>
      <w:lvlText w:val="–"/>
      <w:lvlJc w:val="left"/>
      <w:pPr>
        <w:ind w:left="926" w:hanging="360"/>
      </w:pPr>
      <w:rPr>
        <w:rFonts w:ascii="Arial" w:hAnsi="Arial" w:hint="default"/>
      </w:rPr>
    </w:lvl>
  </w:abstractNum>
  <w:abstractNum w:abstractNumId="7" w15:restartNumberingAfterBreak="0">
    <w:nsid w:val="FFFFFF83"/>
    <w:multiLevelType w:val="singleLevel"/>
    <w:tmpl w:val="08070001"/>
    <w:lvl w:ilvl="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F6BAE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80308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74FE3"/>
    <w:multiLevelType w:val="hybridMultilevel"/>
    <w:tmpl w:val="F54E72CA"/>
    <w:lvl w:ilvl="0" w:tplc="2C9E0520">
      <w:numFmt w:val="bullet"/>
      <w:lvlText w:val="–"/>
      <w:lvlJc w:val="left"/>
      <w:pPr>
        <w:ind w:left="947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03D8228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5705A55"/>
    <w:multiLevelType w:val="hybridMultilevel"/>
    <w:tmpl w:val="B428DF4A"/>
    <w:lvl w:ilvl="0" w:tplc="AA760D3A">
      <w:numFmt w:val="bullet"/>
      <w:lvlText w:val="–"/>
      <w:lvlJc w:val="left"/>
      <w:pPr>
        <w:ind w:left="587" w:hanging="360"/>
      </w:pPr>
      <w:rPr>
        <w:rFonts w:ascii="Arial" w:eastAsiaTheme="minorEastAsia" w:hAnsi="Arial" w:cs="Arial" w:hint="default"/>
      </w:rPr>
    </w:lvl>
    <w:lvl w:ilvl="1" w:tplc="0807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3" w15:restartNumberingAfterBreak="0">
    <w:nsid w:val="0DE83442"/>
    <w:multiLevelType w:val="multilevel"/>
    <w:tmpl w:val="523E8850"/>
    <w:lvl w:ilvl="0">
      <w:start w:val="1"/>
      <w:numFmt w:val="decimal"/>
      <w:pStyle w:val="berschrift1"/>
      <w:lvlText w:val="%1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lowerLetter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berschrift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berschrift8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berschrift9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1FA523E5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1865055"/>
    <w:multiLevelType w:val="hybridMultilevel"/>
    <w:tmpl w:val="1102BD5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7967F4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29A26A38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3A03DC1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3579300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7811E6B"/>
    <w:multiLevelType w:val="hybridMultilevel"/>
    <w:tmpl w:val="3CF60132"/>
    <w:lvl w:ilvl="0" w:tplc="AFDAB856">
      <w:start w:val="1"/>
      <w:numFmt w:val="bullet"/>
      <w:pStyle w:val="Aufzhlung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861C1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7E14619"/>
    <w:multiLevelType w:val="hybridMultilevel"/>
    <w:tmpl w:val="283CD550"/>
    <w:lvl w:ilvl="0" w:tplc="A114017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93593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7044BD7"/>
    <w:multiLevelType w:val="multilevel"/>
    <w:tmpl w:val="E5EAF4BE"/>
    <w:lvl w:ilvl="0">
      <w:start w:val="1"/>
      <w:numFmt w:val="bullet"/>
      <w:pStyle w:val="Aufzhlung1"/>
      <w:lvlText w:val="–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1"/>
        </w:tabs>
        <w:ind w:left="681" w:hanging="227"/>
      </w:pPr>
      <w:rPr>
        <w:rFonts w:ascii="Arial" w:hAnsi="Arial" w:hint="default"/>
      </w:rPr>
    </w:lvl>
    <w:lvl w:ilvl="3">
      <w:start w:val="1"/>
      <w:numFmt w:val="bullet"/>
      <w:lvlText w:val="–"/>
      <w:lvlJc w:val="left"/>
      <w:pPr>
        <w:tabs>
          <w:tab w:val="num" w:pos="908"/>
        </w:tabs>
        <w:ind w:left="908" w:hanging="227"/>
      </w:pPr>
      <w:rPr>
        <w:rFonts w:ascii="Arial" w:hAnsi="Arial" w:hint="default"/>
      </w:rPr>
    </w:lvl>
    <w:lvl w:ilvl="4">
      <w:start w:val="1"/>
      <w:numFmt w:val="bullet"/>
      <w:lvlText w:val="–"/>
      <w:lvlJc w:val="left"/>
      <w:pPr>
        <w:tabs>
          <w:tab w:val="num" w:pos="1135"/>
        </w:tabs>
        <w:ind w:left="1135" w:hanging="227"/>
      </w:pPr>
      <w:rPr>
        <w:rFonts w:ascii="Arial" w:hAnsi="Arial" w:hint="default"/>
      </w:rPr>
    </w:lvl>
    <w:lvl w:ilvl="5">
      <w:start w:val="1"/>
      <w:numFmt w:val="bullet"/>
      <w:lvlText w:val="–"/>
      <w:lvlJc w:val="left"/>
      <w:pPr>
        <w:tabs>
          <w:tab w:val="num" w:pos="1362"/>
        </w:tabs>
        <w:ind w:left="1362" w:hanging="227"/>
      </w:pPr>
      <w:rPr>
        <w:rFonts w:ascii="Arial" w:hAnsi="Arial" w:hint="default"/>
      </w:rPr>
    </w:lvl>
    <w:lvl w:ilvl="6">
      <w:start w:val="1"/>
      <w:numFmt w:val="bullet"/>
      <w:lvlText w:val="–"/>
      <w:lvlJc w:val="left"/>
      <w:pPr>
        <w:tabs>
          <w:tab w:val="num" w:pos="1589"/>
        </w:tabs>
        <w:ind w:left="1589" w:hanging="227"/>
      </w:pPr>
      <w:rPr>
        <w:rFonts w:ascii="Arial" w:hAnsi="Arial" w:hint="default"/>
      </w:rPr>
    </w:lvl>
    <w:lvl w:ilvl="7">
      <w:start w:val="1"/>
      <w:numFmt w:val="bullet"/>
      <w:lvlText w:val="–"/>
      <w:lvlJc w:val="left"/>
      <w:pPr>
        <w:tabs>
          <w:tab w:val="num" w:pos="1816"/>
        </w:tabs>
        <w:ind w:left="1816" w:hanging="227"/>
      </w:pPr>
      <w:rPr>
        <w:rFonts w:ascii="Arial" w:hAnsi="Arial" w:hint="default"/>
      </w:rPr>
    </w:lvl>
    <w:lvl w:ilvl="8">
      <w:start w:val="1"/>
      <w:numFmt w:val="bullet"/>
      <w:lvlText w:val="–"/>
      <w:lvlJc w:val="left"/>
      <w:pPr>
        <w:tabs>
          <w:tab w:val="num" w:pos="2043"/>
        </w:tabs>
        <w:ind w:left="2043" w:hanging="227"/>
      </w:pPr>
      <w:rPr>
        <w:rFonts w:ascii="Arial" w:hAnsi="Arial" w:hint="default"/>
      </w:rPr>
    </w:lvl>
  </w:abstractNum>
  <w:abstractNum w:abstractNumId="25" w15:restartNumberingAfterBreak="0">
    <w:nsid w:val="72E91401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45A7E85"/>
    <w:multiLevelType w:val="hybridMultilevel"/>
    <w:tmpl w:val="D120661A"/>
    <w:lvl w:ilvl="0" w:tplc="BED44F9E">
      <w:numFmt w:val="bullet"/>
      <w:lvlText w:val="–"/>
      <w:lvlJc w:val="left"/>
      <w:pPr>
        <w:ind w:left="814" w:hanging="360"/>
      </w:pPr>
      <w:rPr>
        <w:rFonts w:ascii="Arial" w:eastAsiaTheme="minorEastAsia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 w15:restartNumberingAfterBreak="0">
    <w:nsid w:val="78B91B8A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F7171E9"/>
    <w:multiLevelType w:val="hybridMultilevel"/>
    <w:tmpl w:val="81B2F9A4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4"/>
  </w:num>
  <w:num w:numId="3">
    <w:abstractNumId w:val="27"/>
  </w:num>
  <w:num w:numId="4">
    <w:abstractNumId w:val="18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23"/>
  </w:num>
  <w:num w:numId="11">
    <w:abstractNumId w:val="21"/>
  </w:num>
  <w:num w:numId="12">
    <w:abstractNumId w:val="16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4"/>
  </w:num>
  <w:num w:numId="21">
    <w:abstractNumId w:val="12"/>
  </w:num>
  <w:num w:numId="22">
    <w:abstractNumId w:val="26"/>
  </w:num>
  <w:num w:numId="23">
    <w:abstractNumId w:val="22"/>
  </w:num>
  <w:num w:numId="24">
    <w:abstractNumId w:val="10"/>
  </w:num>
  <w:num w:numId="25">
    <w:abstractNumId w:val="15"/>
  </w:num>
  <w:num w:numId="26">
    <w:abstractNumId w:val="19"/>
  </w:num>
  <w:num w:numId="27">
    <w:abstractNumId w:val="17"/>
  </w:num>
  <w:num w:numId="28">
    <w:abstractNumId w:val="11"/>
  </w:num>
  <w:num w:numId="29">
    <w:abstractNumId w:val="7"/>
  </w:num>
  <w:num w:numId="30">
    <w:abstractNumId w:val="7"/>
    <w:lvlOverride w:ilvl="0">
      <w:startOverride w:val="1"/>
    </w:lvlOverride>
  </w:num>
  <w:num w:numId="31">
    <w:abstractNumId w:val="28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defaultTabStop w:val="680"/>
  <w:hyphenationZone w:val="425"/>
  <w:drawingGridHorizontalSpacing w:val="105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089"/>
    <w:rsid w:val="00002231"/>
    <w:rsid w:val="0002020C"/>
    <w:rsid w:val="00020F17"/>
    <w:rsid w:val="00043B4C"/>
    <w:rsid w:val="00080AC1"/>
    <w:rsid w:val="00094AB5"/>
    <w:rsid w:val="000A61E5"/>
    <w:rsid w:val="000B5419"/>
    <w:rsid w:val="000C6993"/>
    <w:rsid w:val="000D0484"/>
    <w:rsid w:val="000D4C40"/>
    <w:rsid w:val="000D7DF3"/>
    <w:rsid w:val="000E061D"/>
    <w:rsid w:val="000E0F92"/>
    <w:rsid w:val="000E7EAA"/>
    <w:rsid w:val="000F3735"/>
    <w:rsid w:val="000F4EBA"/>
    <w:rsid w:val="000F4F24"/>
    <w:rsid w:val="001022B8"/>
    <w:rsid w:val="00114046"/>
    <w:rsid w:val="001153DF"/>
    <w:rsid w:val="00117581"/>
    <w:rsid w:val="001275FC"/>
    <w:rsid w:val="0013070B"/>
    <w:rsid w:val="00147B8D"/>
    <w:rsid w:val="00150E09"/>
    <w:rsid w:val="001577CA"/>
    <w:rsid w:val="00157B8A"/>
    <w:rsid w:val="00157F5A"/>
    <w:rsid w:val="00163CA6"/>
    <w:rsid w:val="00167994"/>
    <w:rsid w:val="001706DB"/>
    <w:rsid w:val="001750EC"/>
    <w:rsid w:val="00183966"/>
    <w:rsid w:val="00186230"/>
    <w:rsid w:val="00195C2F"/>
    <w:rsid w:val="001974E5"/>
    <w:rsid w:val="001A0E8E"/>
    <w:rsid w:val="001A2DDF"/>
    <w:rsid w:val="001A7052"/>
    <w:rsid w:val="001C55D7"/>
    <w:rsid w:val="001D0464"/>
    <w:rsid w:val="001E2495"/>
    <w:rsid w:val="001F27B1"/>
    <w:rsid w:val="001F29D8"/>
    <w:rsid w:val="001F6781"/>
    <w:rsid w:val="001F71B6"/>
    <w:rsid w:val="0021171D"/>
    <w:rsid w:val="00216CA1"/>
    <w:rsid w:val="0021789C"/>
    <w:rsid w:val="002209E6"/>
    <w:rsid w:val="00224406"/>
    <w:rsid w:val="00225FA4"/>
    <w:rsid w:val="00230274"/>
    <w:rsid w:val="002360E9"/>
    <w:rsid w:val="00242095"/>
    <w:rsid w:val="00242FE1"/>
    <w:rsid w:val="00242FF0"/>
    <w:rsid w:val="00250E93"/>
    <w:rsid w:val="00260856"/>
    <w:rsid w:val="00264D4E"/>
    <w:rsid w:val="00266934"/>
    <w:rsid w:val="002725AA"/>
    <w:rsid w:val="00274442"/>
    <w:rsid w:val="00281B3C"/>
    <w:rsid w:val="002935CE"/>
    <w:rsid w:val="00294556"/>
    <w:rsid w:val="002B0C42"/>
    <w:rsid w:val="002E04F6"/>
    <w:rsid w:val="002E1138"/>
    <w:rsid w:val="002F1555"/>
    <w:rsid w:val="002F34B3"/>
    <w:rsid w:val="002F4EA8"/>
    <w:rsid w:val="002F6729"/>
    <w:rsid w:val="0030001D"/>
    <w:rsid w:val="00304CB9"/>
    <w:rsid w:val="00305245"/>
    <w:rsid w:val="003157EC"/>
    <w:rsid w:val="00315A48"/>
    <w:rsid w:val="00317ABC"/>
    <w:rsid w:val="00321917"/>
    <w:rsid w:val="00322543"/>
    <w:rsid w:val="00324247"/>
    <w:rsid w:val="00326375"/>
    <w:rsid w:val="00334384"/>
    <w:rsid w:val="00335654"/>
    <w:rsid w:val="003361F9"/>
    <w:rsid w:val="003378DC"/>
    <w:rsid w:val="00377AB1"/>
    <w:rsid w:val="0038106E"/>
    <w:rsid w:val="003813B6"/>
    <w:rsid w:val="00387F76"/>
    <w:rsid w:val="003A7A0D"/>
    <w:rsid w:val="003B3C9C"/>
    <w:rsid w:val="003D25A1"/>
    <w:rsid w:val="003E39A9"/>
    <w:rsid w:val="003E78A4"/>
    <w:rsid w:val="00400242"/>
    <w:rsid w:val="00420909"/>
    <w:rsid w:val="00421EE6"/>
    <w:rsid w:val="00434C01"/>
    <w:rsid w:val="0045415B"/>
    <w:rsid w:val="00457FFE"/>
    <w:rsid w:val="00473144"/>
    <w:rsid w:val="00475B10"/>
    <w:rsid w:val="00480776"/>
    <w:rsid w:val="004844F8"/>
    <w:rsid w:val="0048751B"/>
    <w:rsid w:val="004911AC"/>
    <w:rsid w:val="004A3089"/>
    <w:rsid w:val="004B2D10"/>
    <w:rsid w:val="004B567A"/>
    <w:rsid w:val="004B56C5"/>
    <w:rsid w:val="004C5E16"/>
    <w:rsid w:val="004C5F68"/>
    <w:rsid w:val="004E6880"/>
    <w:rsid w:val="004F5BF2"/>
    <w:rsid w:val="004F6743"/>
    <w:rsid w:val="00527AF4"/>
    <w:rsid w:val="00535D71"/>
    <w:rsid w:val="005645A5"/>
    <w:rsid w:val="005736FE"/>
    <w:rsid w:val="005A14B4"/>
    <w:rsid w:val="005A5476"/>
    <w:rsid w:val="005A77C0"/>
    <w:rsid w:val="005D0669"/>
    <w:rsid w:val="005D15A7"/>
    <w:rsid w:val="005D7DC1"/>
    <w:rsid w:val="005E2C8B"/>
    <w:rsid w:val="005E5E69"/>
    <w:rsid w:val="005F5C85"/>
    <w:rsid w:val="00615A77"/>
    <w:rsid w:val="00620D6F"/>
    <w:rsid w:val="0062265E"/>
    <w:rsid w:val="0062691E"/>
    <w:rsid w:val="00645D4E"/>
    <w:rsid w:val="00652866"/>
    <w:rsid w:val="00653ABF"/>
    <w:rsid w:val="00657B2C"/>
    <w:rsid w:val="00657C1D"/>
    <w:rsid w:val="00661E00"/>
    <w:rsid w:val="006818BC"/>
    <w:rsid w:val="00682BDF"/>
    <w:rsid w:val="00693583"/>
    <w:rsid w:val="006B3AAA"/>
    <w:rsid w:val="006B438C"/>
    <w:rsid w:val="006B6E33"/>
    <w:rsid w:val="006C6795"/>
    <w:rsid w:val="006E308B"/>
    <w:rsid w:val="006E30C7"/>
    <w:rsid w:val="006E7AC6"/>
    <w:rsid w:val="006F0559"/>
    <w:rsid w:val="006F5AD7"/>
    <w:rsid w:val="006F7809"/>
    <w:rsid w:val="0070407C"/>
    <w:rsid w:val="007055B1"/>
    <w:rsid w:val="00712BD0"/>
    <w:rsid w:val="00716B9A"/>
    <w:rsid w:val="00720A4A"/>
    <w:rsid w:val="007221FF"/>
    <w:rsid w:val="00723576"/>
    <w:rsid w:val="0073263E"/>
    <w:rsid w:val="00742430"/>
    <w:rsid w:val="007478F6"/>
    <w:rsid w:val="00786FD9"/>
    <w:rsid w:val="007901BD"/>
    <w:rsid w:val="007A1E67"/>
    <w:rsid w:val="007A45ED"/>
    <w:rsid w:val="007A502E"/>
    <w:rsid w:val="007B5413"/>
    <w:rsid w:val="007D0A57"/>
    <w:rsid w:val="007D26E2"/>
    <w:rsid w:val="007D7944"/>
    <w:rsid w:val="007E0AB6"/>
    <w:rsid w:val="007E6C82"/>
    <w:rsid w:val="007E7E1C"/>
    <w:rsid w:val="007F3503"/>
    <w:rsid w:val="007F413D"/>
    <w:rsid w:val="007F4780"/>
    <w:rsid w:val="007F6A3F"/>
    <w:rsid w:val="00804942"/>
    <w:rsid w:val="00815FF7"/>
    <w:rsid w:val="008262A5"/>
    <w:rsid w:val="00831246"/>
    <w:rsid w:val="00831C97"/>
    <w:rsid w:val="00836D1A"/>
    <w:rsid w:val="00853D07"/>
    <w:rsid w:val="00854026"/>
    <w:rsid w:val="0086630E"/>
    <w:rsid w:val="008715DA"/>
    <w:rsid w:val="00884AE1"/>
    <w:rsid w:val="008859CC"/>
    <w:rsid w:val="0089024B"/>
    <w:rsid w:val="00896FF1"/>
    <w:rsid w:val="008B6F8A"/>
    <w:rsid w:val="008C0EC0"/>
    <w:rsid w:val="008D0C91"/>
    <w:rsid w:val="008D1AAE"/>
    <w:rsid w:val="008D2B68"/>
    <w:rsid w:val="008D699B"/>
    <w:rsid w:val="008D7671"/>
    <w:rsid w:val="008E2142"/>
    <w:rsid w:val="008F7131"/>
    <w:rsid w:val="0091141D"/>
    <w:rsid w:val="00916FEC"/>
    <w:rsid w:val="009318C6"/>
    <w:rsid w:val="0093453E"/>
    <w:rsid w:val="0094470A"/>
    <w:rsid w:val="00944747"/>
    <w:rsid w:val="00945250"/>
    <w:rsid w:val="009470A7"/>
    <w:rsid w:val="009538EA"/>
    <w:rsid w:val="00954F6D"/>
    <w:rsid w:val="009725F3"/>
    <w:rsid w:val="009A78DC"/>
    <w:rsid w:val="009B2BB0"/>
    <w:rsid w:val="009D0BE3"/>
    <w:rsid w:val="009D2861"/>
    <w:rsid w:val="009D31F8"/>
    <w:rsid w:val="009E44E7"/>
    <w:rsid w:val="009E557B"/>
    <w:rsid w:val="009F6714"/>
    <w:rsid w:val="009F721F"/>
    <w:rsid w:val="00A02147"/>
    <w:rsid w:val="00A02A20"/>
    <w:rsid w:val="00A07D14"/>
    <w:rsid w:val="00A07F67"/>
    <w:rsid w:val="00A24AC0"/>
    <w:rsid w:val="00A3762E"/>
    <w:rsid w:val="00A449E3"/>
    <w:rsid w:val="00A501BC"/>
    <w:rsid w:val="00A506C7"/>
    <w:rsid w:val="00A64EE0"/>
    <w:rsid w:val="00AA32B5"/>
    <w:rsid w:val="00AB38D6"/>
    <w:rsid w:val="00AC6F07"/>
    <w:rsid w:val="00AD3EAA"/>
    <w:rsid w:val="00AD3FD7"/>
    <w:rsid w:val="00AD4320"/>
    <w:rsid w:val="00B0693E"/>
    <w:rsid w:val="00B1302B"/>
    <w:rsid w:val="00B130A5"/>
    <w:rsid w:val="00B13DC1"/>
    <w:rsid w:val="00B200F4"/>
    <w:rsid w:val="00B2067D"/>
    <w:rsid w:val="00B3603D"/>
    <w:rsid w:val="00B620B1"/>
    <w:rsid w:val="00B665AC"/>
    <w:rsid w:val="00B72875"/>
    <w:rsid w:val="00B739B7"/>
    <w:rsid w:val="00B92691"/>
    <w:rsid w:val="00BB2D5B"/>
    <w:rsid w:val="00BD1F5D"/>
    <w:rsid w:val="00BD6A49"/>
    <w:rsid w:val="00BE7264"/>
    <w:rsid w:val="00BF51AD"/>
    <w:rsid w:val="00C16617"/>
    <w:rsid w:val="00C23FB5"/>
    <w:rsid w:val="00C2664D"/>
    <w:rsid w:val="00C2714F"/>
    <w:rsid w:val="00C33D42"/>
    <w:rsid w:val="00C726C1"/>
    <w:rsid w:val="00C87DBA"/>
    <w:rsid w:val="00C975F7"/>
    <w:rsid w:val="00CA3BCA"/>
    <w:rsid w:val="00CA4DB6"/>
    <w:rsid w:val="00CA549F"/>
    <w:rsid w:val="00CA6880"/>
    <w:rsid w:val="00CA7F1D"/>
    <w:rsid w:val="00CB253E"/>
    <w:rsid w:val="00CC7C07"/>
    <w:rsid w:val="00CD28C3"/>
    <w:rsid w:val="00CD41EE"/>
    <w:rsid w:val="00CE30D4"/>
    <w:rsid w:val="00CF01F0"/>
    <w:rsid w:val="00CF3597"/>
    <w:rsid w:val="00D000C7"/>
    <w:rsid w:val="00D00A11"/>
    <w:rsid w:val="00D14007"/>
    <w:rsid w:val="00D15A40"/>
    <w:rsid w:val="00D239C2"/>
    <w:rsid w:val="00D26DA1"/>
    <w:rsid w:val="00D27645"/>
    <w:rsid w:val="00D32EF4"/>
    <w:rsid w:val="00D40CFF"/>
    <w:rsid w:val="00D468C3"/>
    <w:rsid w:val="00D46B67"/>
    <w:rsid w:val="00D542AE"/>
    <w:rsid w:val="00D72B42"/>
    <w:rsid w:val="00D81485"/>
    <w:rsid w:val="00D907EE"/>
    <w:rsid w:val="00D90D3A"/>
    <w:rsid w:val="00D92D0E"/>
    <w:rsid w:val="00D93CDF"/>
    <w:rsid w:val="00D979EE"/>
    <w:rsid w:val="00DA2F63"/>
    <w:rsid w:val="00DA60CA"/>
    <w:rsid w:val="00DC2141"/>
    <w:rsid w:val="00DC3670"/>
    <w:rsid w:val="00DD3147"/>
    <w:rsid w:val="00DD31A5"/>
    <w:rsid w:val="00DD57AB"/>
    <w:rsid w:val="00DF3879"/>
    <w:rsid w:val="00E03572"/>
    <w:rsid w:val="00E15453"/>
    <w:rsid w:val="00E220EE"/>
    <w:rsid w:val="00E32EDF"/>
    <w:rsid w:val="00E33F1F"/>
    <w:rsid w:val="00E354F3"/>
    <w:rsid w:val="00E35D41"/>
    <w:rsid w:val="00E43BC4"/>
    <w:rsid w:val="00E72A1B"/>
    <w:rsid w:val="00E745FB"/>
    <w:rsid w:val="00E829EA"/>
    <w:rsid w:val="00E963F9"/>
    <w:rsid w:val="00EB3B4D"/>
    <w:rsid w:val="00EB50DA"/>
    <w:rsid w:val="00EB700E"/>
    <w:rsid w:val="00EC0217"/>
    <w:rsid w:val="00EC72BE"/>
    <w:rsid w:val="00ED1080"/>
    <w:rsid w:val="00EE4021"/>
    <w:rsid w:val="00EF190F"/>
    <w:rsid w:val="00F0414F"/>
    <w:rsid w:val="00F05581"/>
    <w:rsid w:val="00F11608"/>
    <w:rsid w:val="00F12D28"/>
    <w:rsid w:val="00F211D5"/>
    <w:rsid w:val="00F226F1"/>
    <w:rsid w:val="00F33D45"/>
    <w:rsid w:val="00F52FCA"/>
    <w:rsid w:val="00F54A36"/>
    <w:rsid w:val="00F60665"/>
    <w:rsid w:val="00F6781D"/>
    <w:rsid w:val="00F70FE3"/>
    <w:rsid w:val="00F74C62"/>
    <w:rsid w:val="00F8398B"/>
    <w:rsid w:val="00F856CB"/>
    <w:rsid w:val="00F950AA"/>
    <w:rsid w:val="00F96EE6"/>
    <w:rsid w:val="00FA3A9F"/>
    <w:rsid w:val="00FB3752"/>
    <w:rsid w:val="00FB6B27"/>
    <w:rsid w:val="00FC2AF8"/>
    <w:rsid w:val="00FC68D9"/>
    <w:rsid w:val="00FD436A"/>
    <w:rsid w:val="00FE2BCD"/>
    <w:rsid w:val="00FE7C62"/>
    <w:rsid w:val="00FE7E02"/>
    <w:rsid w:val="00FF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;"/>
  <w14:docId w14:val="688E9F01"/>
  <w15:docId w15:val="{2A225847-59F5-4790-892F-CEE7859F7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EastAsia" w:hAnsi="Arial" w:cstheme="minorBidi"/>
        <w:sz w:val="21"/>
        <w:szCs w:val="21"/>
        <w:lang w:val="de-CH" w:eastAsia="de-CH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40CFF"/>
  </w:style>
  <w:style w:type="paragraph" w:styleId="berschrift1">
    <w:name w:val="heading 1"/>
    <w:basedOn w:val="Standard"/>
    <w:next w:val="Standard"/>
    <w:link w:val="berschrift1Zchn"/>
    <w:uiPriority w:val="9"/>
    <w:qFormat/>
    <w:rsid w:val="00693583"/>
    <w:pPr>
      <w:keepNext/>
      <w:keepLines/>
      <w:numPr>
        <w:numId w:val="19"/>
      </w:numPr>
      <w:tabs>
        <w:tab w:val="left" w:pos="510"/>
      </w:tabs>
      <w:spacing w:after="120" w:line="340" w:lineRule="exact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36D1A"/>
    <w:pPr>
      <w:keepNext/>
      <w:keepLines/>
      <w:numPr>
        <w:ilvl w:val="1"/>
        <w:numId w:val="19"/>
      </w:numPr>
      <w:tabs>
        <w:tab w:val="left" w:pos="680"/>
        <w:tab w:val="left" w:pos="851"/>
        <w:tab w:val="left" w:pos="1021"/>
      </w:tabs>
      <w:spacing w:after="60" w:line="260" w:lineRule="exact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36D1A"/>
    <w:pPr>
      <w:keepNext/>
      <w:keepLines/>
      <w:numPr>
        <w:ilvl w:val="2"/>
        <w:numId w:val="19"/>
      </w:numPr>
      <w:tabs>
        <w:tab w:val="left" w:pos="851"/>
        <w:tab w:val="left" w:pos="1021"/>
        <w:tab w:val="left" w:pos="1191"/>
      </w:tabs>
      <w:spacing w:line="260" w:lineRule="exact"/>
      <w:ind w:left="3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72875"/>
    <w:pPr>
      <w:keepNext/>
      <w:keepLines/>
      <w:numPr>
        <w:ilvl w:val="3"/>
        <w:numId w:val="19"/>
      </w:numPr>
      <w:spacing w:line="300" w:lineRule="exact"/>
      <w:outlineLvl w:val="3"/>
    </w:pPr>
    <w:rPr>
      <w:rFonts w:eastAsiaTheme="majorEastAsia" w:cstheme="majorBidi"/>
      <w:bCs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72875"/>
    <w:pPr>
      <w:keepNext/>
      <w:keepLines/>
      <w:numPr>
        <w:ilvl w:val="4"/>
        <w:numId w:val="19"/>
      </w:numPr>
      <w:spacing w:line="260" w:lineRule="exact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72875"/>
    <w:pPr>
      <w:keepNext/>
      <w:keepLines/>
      <w:numPr>
        <w:ilvl w:val="5"/>
        <w:numId w:val="19"/>
      </w:numPr>
      <w:spacing w:line="260" w:lineRule="exact"/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FB3752"/>
    <w:pPr>
      <w:keepNext/>
      <w:keepLines/>
      <w:numPr>
        <w:ilvl w:val="6"/>
        <w:numId w:val="19"/>
      </w:numPr>
      <w:spacing w:before="200"/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FB3752"/>
    <w:pPr>
      <w:keepNext/>
      <w:keepLines/>
      <w:numPr>
        <w:ilvl w:val="7"/>
        <w:numId w:val="19"/>
      </w:numPr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FB3752"/>
    <w:pPr>
      <w:keepNext/>
      <w:keepLines/>
      <w:numPr>
        <w:ilvl w:val="8"/>
        <w:numId w:val="19"/>
      </w:numPr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schriftung">
    <w:name w:val="caption"/>
    <w:basedOn w:val="Standard"/>
    <w:next w:val="Standard"/>
    <w:uiPriority w:val="35"/>
    <w:semiHidden/>
    <w:unhideWhenUsed/>
    <w:qFormat/>
    <w:rsid w:val="00A02147"/>
    <w:pPr>
      <w:spacing w:before="100" w:after="200" w:line="200" w:lineRule="atLeast"/>
    </w:pPr>
    <w:rPr>
      <w:b/>
      <w:bCs/>
      <w:sz w:val="17"/>
      <w:szCs w:val="18"/>
    </w:rPr>
  </w:style>
  <w:style w:type="paragraph" w:styleId="Blocktext">
    <w:name w:val="Block Text"/>
    <w:basedOn w:val="Standard"/>
    <w:uiPriority w:val="99"/>
    <w:semiHidden/>
    <w:unhideWhenUsed/>
    <w:rsid w:val="00BE726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</w:rPr>
  </w:style>
  <w:style w:type="table" w:customStyle="1" w:styleId="DunkleListe1">
    <w:name w:val="Dunkle Liste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BE7264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ndnotentext">
    <w:name w:val="endnote text"/>
    <w:basedOn w:val="Standard"/>
    <w:link w:val="EndnotentextZchn"/>
    <w:uiPriority w:val="99"/>
    <w:semiHidden/>
    <w:unhideWhenUsed/>
    <w:rsid w:val="00BE7264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BE7264"/>
    <w:rPr>
      <w:rFonts w:ascii="Arial" w:hAnsi="Arial"/>
      <w:sz w:val="21"/>
      <w:szCs w:val="20"/>
    </w:rPr>
  </w:style>
  <w:style w:type="table" w:customStyle="1" w:styleId="FarbigeListe1">
    <w:name w:val="Farbige Liste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BE7264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FarbigeSchattierung1">
    <w:name w:val="Farbige Schattierung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FarbigesRaster1">
    <w:name w:val="Farbiges Raster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9538EA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uzeile">
    <w:name w:val="footer"/>
    <w:basedOn w:val="Standard"/>
    <w:link w:val="FuzeileZchn"/>
    <w:uiPriority w:val="99"/>
    <w:rsid w:val="00002231"/>
    <w:pPr>
      <w:spacing w:line="240" w:lineRule="auto"/>
    </w:pPr>
    <w:rPr>
      <w:sz w:val="10"/>
    </w:rPr>
  </w:style>
  <w:style w:type="character" w:customStyle="1" w:styleId="FuzeileZchn">
    <w:name w:val="Fußzeile Zchn"/>
    <w:basedOn w:val="Absatz-Standardschriftart"/>
    <w:link w:val="Fuzeile"/>
    <w:uiPriority w:val="99"/>
    <w:rsid w:val="00002231"/>
    <w:rPr>
      <w:sz w:val="10"/>
    </w:rPr>
  </w:style>
  <w:style w:type="table" w:customStyle="1" w:styleId="HelleListe1">
    <w:name w:val="Helle Liste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HelleListe-Akzent11">
    <w:name w:val="Helle Liste - Akzent 11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HelleSchattierung1">
    <w:name w:val="Helle Schattierung1"/>
    <w:basedOn w:val="NormaleTabelle"/>
    <w:uiPriority w:val="60"/>
    <w:rsid w:val="00E354F3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HelleSchattierung-Akzent11">
    <w:name w:val="Helle Schattierung - Akzent 11"/>
    <w:basedOn w:val="NormaleTabelle"/>
    <w:uiPriority w:val="60"/>
    <w:rsid w:val="00E354F3"/>
    <w:pPr>
      <w:spacing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E354F3"/>
    <w:pPr>
      <w:spacing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E354F3"/>
    <w:pPr>
      <w:spacing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E354F3"/>
    <w:pPr>
      <w:spacing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E354F3"/>
    <w:pPr>
      <w:spacing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E354F3"/>
    <w:pPr>
      <w:spacing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HellesRaster1">
    <w:name w:val="Helles Raster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HellesRaster-Akzent11">
    <w:name w:val="Helles Raster - Akzent 11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354F3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354F3"/>
    <w:rPr>
      <w:rFonts w:eastAsiaTheme="majorEastAsia" w:cstheme="majorBidi"/>
      <w:b/>
      <w:bCs/>
      <w:sz w:val="2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93583"/>
    <w:rPr>
      <w:rFonts w:eastAsiaTheme="majorEastAsia" w:cstheme="majorBidi"/>
      <w:b/>
      <w:bCs/>
      <w:szCs w:val="2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354F3"/>
    <w:pPr>
      <w:outlineLvl w:val="9"/>
    </w:pPr>
  </w:style>
  <w:style w:type="character" w:styleId="IntensiveHervorhebung">
    <w:name w:val="Intense Emphasis"/>
    <w:basedOn w:val="Absatz-Standardschriftart"/>
    <w:uiPriority w:val="21"/>
    <w:semiHidden/>
    <w:rsid w:val="00E354F3"/>
    <w:rPr>
      <w:b/>
      <w:bCs/>
      <w:i/>
      <w:iCs/>
      <w:color w:val="auto"/>
    </w:rPr>
  </w:style>
  <w:style w:type="character" w:styleId="IntensiverVerweis">
    <w:name w:val="Intense Reference"/>
    <w:basedOn w:val="Absatz-Standardschriftart"/>
    <w:uiPriority w:val="32"/>
    <w:semiHidden/>
    <w:rsid w:val="00E354F3"/>
    <w:rPr>
      <w:b/>
      <w:bCs/>
      <w:smallCaps/>
      <w:color w:val="auto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rsid w:val="00E354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30001D"/>
    <w:rPr>
      <w:rFonts w:ascii="Arial" w:hAnsi="Arial"/>
      <w:b/>
      <w:bCs/>
      <w:i/>
      <w:iCs/>
      <w:sz w:val="21"/>
    </w:rPr>
  </w:style>
  <w:style w:type="table" w:customStyle="1" w:styleId="MittlereListe11">
    <w:name w:val="Mittlere Liste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customStyle="1" w:styleId="MittlereListe1-Akzent11">
    <w:name w:val="Mittlere Liste 1 - Akzent 11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E354F3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customStyle="1" w:styleId="MittlereListe21">
    <w:name w:val="Mittlere Liste 2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ittlereSchattierung11">
    <w:name w:val="Mittlere Schattierung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1">
    <w:name w:val="Mittlere Schattierung 1 - Akzent 11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21">
    <w:name w:val="Mittlere Schattierung 2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chattierung2-Akzent11">
    <w:name w:val="Mittlere Schattierung 2 - Akzent 11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E354F3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ittleresRaster11">
    <w:name w:val="Mittleres Raster 1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MittleresRaster21">
    <w:name w:val="Mittleres Raster 2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E354F3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ittleresRaster31">
    <w:name w:val="Mittleres Raster 3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E354F3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354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354F3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354F3"/>
    <w:pPr>
      <w:spacing w:before="120"/>
    </w:pPr>
    <w:rPr>
      <w:rFonts w:eastAsiaTheme="majorEastAsia" w:cstheme="majorBidi"/>
      <w:b/>
      <w:bCs/>
      <w:sz w:val="28"/>
      <w:szCs w:val="24"/>
    </w:rPr>
  </w:style>
  <w:style w:type="character" w:styleId="SchwacheHervorhebung">
    <w:name w:val="Subtle Emphasis"/>
    <w:basedOn w:val="Absatz-Standardschriftart"/>
    <w:uiPriority w:val="19"/>
    <w:semiHidden/>
    <w:rsid w:val="00E354F3"/>
    <w:rPr>
      <w:i/>
      <w:iCs/>
      <w:color w:val="auto"/>
    </w:rPr>
  </w:style>
  <w:style w:type="character" w:styleId="SchwacherVerweis">
    <w:name w:val="Subtle Reference"/>
    <w:basedOn w:val="Absatz-Standardschriftart"/>
    <w:uiPriority w:val="31"/>
    <w:semiHidden/>
    <w:rsid w:val="00E354F3"/>
    <w:rPr>
      <w:smallCaps/>
      <w:color w:val="auto"/>
      <w:u w:val="single"/>
    </w:rPr>
  </w:style>
  <w:style w:type="table" w:styleId="Tabelle3D-Effekt1">
    <w:name w:val="Table 3D effects 1"/>
    <w:basedOn w:val="NormaleTabelle"/>
    <w:uiPriority w:val="99"/>
    <w:semiHidden/>
    <w:unhideWhenUsed/>
    <w:rsid w:val="00E354F3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E354F3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E354F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E354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E354F3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E354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E354F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E354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E354F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E354F3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E354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E354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E354F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E354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E354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E354F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E354F3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E354F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E354F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E354F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E354F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E354F3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E354F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E354F3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E354F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E354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E354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E354F3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E354F3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E354F3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F950AA"/>
    <w:pPr>
      <w:spacing w:line="240" w:lineRule="auto"/>
    </w:pPr>
    <w:rPr>
      <w:sz w:val="17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FB37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FB3752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B3752"/>
    <w:rPr>
      <w:rFonts w:ascii="Arial" w:hAnsi="Arial"/>
      <w:sz w:val="21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FB375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FB3752"/>
    <w:rPr>
      <w:rFonts w:ascii="Arial" w:hAnsi="Arial"/>
      <w:sz w:val="21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FB3752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FB3752"/>
    <w:rPr>
      <w:rFonts w:ascii="Arial" w:hAnsi="Arial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FB375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FB3752"/>
    <w:rPr>
      <w:rFonts w:ascii="Arial" w:hAnsi="Arial"/>
      <w:sz w:val="2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FB3752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FB3752"/>
    <w:rPr>
      <w:rFonts w:ascii="Arial" w:hAnsi="Arial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FB3752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FB3752"/>
    <w:rPr>
      <w:rFonts w:ascii="Arial" w:hAnsi="Arial"/>
      <w:sz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0001D"/>
    <w:pPr>
      <w:spacing w:line="340" w:lineRule="exact"/>
      <w:contextualSpacing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0001D"/>
    <w:rPr>
      <w:rFonts w:ascii="Arial" w:eastAsiaTheme="majorEastAsia" w:hAnsi="Arial" w:cstheme="majorBidi"/>
      <w:b/>
      <w:spacing w:val="5"/>
      <w:kern w:val="28"/>
      <w:sz w:val="28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36D1A"/>
    <w:rPr>
      <w:rFonts w:eastAsiaTheme="majorEastAsia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36D1A"/>
    <w:rPr>
      <w:rFonts w:eastAsiaTheme="majorEastAsia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72875"/>
    <w:rPr>
      <w:rFonts w:eastAsiaTheme="majorEastAsia" w:cstheme="majorBidi"/>
      <w:bCs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72875"/>
    <w:rPr>
      <w:rFonts w:eastAsiaTheme="majorEastAsia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72875"/>
    <w:rPr>
      <w:rFonts w:eastAsiaTheme="majorEastAsia" w:cstheme="majorBidi"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A5476"/>
    <w:rPr>
      <w:rFonts w:eastAsiaTheme="majorEastAsia" w:cstheme="majorBidi"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A5476"/>
    <w:rPr>
      <w:rFonts w:eastAsiaTheme="majorEastAsia" w:cstheme="majorBidi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A5476"/>
    <w:rPr>
      <w:rFonts w:eastAsiaTheme="majorEastAsia" w:cstheme="majorBidi"/>
      <w:i/>
      <w:iCs/>
      <w:szCs w:val="20"/>
    </w:rPr>
  </w:style>
  <w:style w:type="paragraph" w:styleId="Umschlagabsenderadresse">
    <w:name w:val="envelope return"/>
    <w:basedOn w:val="Standard"/>
    <w:uiPriority w:val="99"/>
    <w:semiHidden/>
    <w:unhideWhenUsed/>
    <w:rsid w:val="00FB3752"/>
    <w:pPr>
      <w:spacing w:line="240" w:lineRule="auto"/>
    </w:pPr>
    <w:rPr>
      <w:rFonts w:eastAsiaTheme="majorEastAsia" w:cstheme="majorBidi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FB3752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001D"/>
    <w:pPr>
      <w:numPr>
        <w:ilvl w:val="1"/>
      </w:numPr>
      <w:spacing w:line="300" w:lineRule="exact"/>
    </w:pPr>
    <w:rPr>
      <w:rFonts w:eastAsiaTheme="majorEastAsia" w:cstheme="majorBidi"/>
      <w:b/>
      <w:iCs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001D"/>
    <w:rPr>
      <w:rFonts w:ascii="Arial" w:eastAsiaTheme="majorEastAsia" w:hAnsi="Arial" w:cstheme="majorBidi"/>
      <w:b/>
      <w:iCs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4B56C5"/>
    <w:pPr>
      <w:tabs>
        <w:tab w:val="right" w:pos="8381"/>
      </w:tabs>
      <w:spacing w:before="340" w:line="340" w:lineRule="exact"/>
      <w:ind w:left="680" w:hanging="680"/>
    </w:pPr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665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665AC"/>
    <w:rPr>
      <w:rFonts w:ascii="Tahoma" w:hAnsi="Tahoma" w:cs="Tahoma"/>
      <w:sz w:val="16"/>
      <w:szCs w:val="16"/>
    </w:rPr>
  </w:style>
  <w:style w:type="paragraph" w:styleId="Verzeichnis2">
    <w:name w:val="toc 2"/>
    <w:basedOn w:val="Standard"/>
    <w:next w:val="Standard"/>
    <w:autoRedefine/>
    <w:uiPriority w:val="39"/>
    <w:unhideWhenUsed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3">
    <w:name w:val="toc 3"/>
    <w:basedOn w:val="Standard"/>
    <w:next w:val="Standard"/>
    <w:autoRedefine/>
    <w:uiPriority w:val="39"/>
    <w:unhideWhenUsed/>
    <w:rsid w:val="004B56C5"/>
    <w:pPr>
      <w:tabs>
        <w:tab w:val="right" w:pos="8381"/>
      </w:tabs>
      <w:spacing w:line="340" w:lineRule="exact"/>
      <w:ind w:left="680" w:hanging="680"/>
    </w:pPr>
  </w:style>
  <w:style w:type="paragraph" w:styleId="Verzeichnis4">
    <w:name w:val="toc 4"/>
    <w:basedOn w:val="Standard"/>
    <w:next w:val="Standard"/>
    <w:autoRedefine/>
    <w:uiPriority w:val="39"/>
    <w:semiHidden/>
    <w:rsid w:val="00043B4C"/>
    <w:pPr>
      <w:spacing w:after="100"/>
      <w:ind w:left="630"/>
    </w:pPr>
  </w:style>
  <w:style w:type="paragraph" w:styleId="Verzeichnis5">
    <w:name w:val="toc 5"/>
    <w:basedOn w:val="Standard"/>
    <w:next w:val="Standard"/>
    <w:autoRedefine/>
    <w:uiPriority w:val="39"/>
    <w:semiHidden/>
    <w:rsid w:val="00043B4C"/>
    <w:pPr>
      <w:spacing w:after="100"/>
      <w:ind w:left="840"/>
    </w:pPr>
  </w:style>
  <w:style w:type="paragraph" w:styleId="Verzeichnis6">
    <w:name w:val="toc 6"/>
    <w:basedOn w:val="Standard"/>
    <w:next w:val="Standard"/>
    <w:autoRedefine/>
    <w:uiPriority w:val="39"/>
    <w:semiHidden/>
    <w:rsid w:val="00043B4C"/>
    <w:pPr>
      <w:spacing w:after="100"/>
      <w:ind w:left="1050"/>
    </w:pPr>
  </w:style>
  <w:style w:type="paragraph" w:customStyle="1" w:styleId="Aufzhlung1">
    <w:name w:val="Aufzählung1"/>
    <w:basedOn w:val="Standard"/>
    <w:uiPriority w:val="8"/>
    <w:qFormat/>
    <w:rsid w:val="00304CB9"/>
    <w:pPr>
      <w:numPr>
        <w:numId w:val="20"/>
      </w:numPr>
      <w:tabs>
        <w:tab w:val="left" w:pos="227"/>
      </w:tabs>
      <w:ind w:left="227" w:hanging="227"/>
    </w:pPr>
  </w:style>
  <w:style w:type="paragraph" w:customStyle="1" w:styleId="Aufzhlung2">
    <w:name w:val="Aufzählung2"/>
    <w:basedOn w:val="Standard"/>
    <w:uiPriority w:val="8"/>
    <w:qFormat/>
    <w:rsid w:val="00304CB9"/>
    <w:pPr>
      <w:numPr>
        <w:ilvl w:val="1"/>
        <w:numId w:val="20"/>
      </w:numPr>
      <w:tabs>
        <w:tab w:val="left" w:pos="454"/>
      </w:tabs>
    </w:pPr>
  </w:style>
  <w:style w:type="paragraph" w:customStyle="1" w:styleId="Aufzhlung3">
    <w:name w:val="Aufzählung3"/>
    <w:basedOn w:val="Standard"/>
    <w:uiPriority w:val="8"/>
    <w:qFormat/>
    <w:rsid w:val="00304CB9"/>
    <w:pPr>
      <w:numPr>
        <w:ilvl w:val="2"/>
        <w:numId w:val="20"/>
      </w:numPr>
      <w:tabs>
        <w:tab w:val="clear" w:pos="681"/>
        <w:tab w:val="left" w:pos="680"/>
      </w:tabs>
    </w:pPr>
  </w:style>
  <w:style w:type="paragraph" w:styleId="Listenabsatz">
    <w:name w:val="List Paragraph"/>
    <w:basedOn w:val="Standard"/>
    <w:uiPriority w:val="34"/>
    <w:semiHidden/>
    <w:unhideWhenUsed/>
    <w:rsid w:val="008C0EC0"/>
    <w:pPr>
      <w:ind w:left="227" w:hanging="227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C0EC0"/>
    <w:pPr>
      <w:ind w:left="454" w:hanging="227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C0EC0"/>
    <w:pPr>
      <w:ind w:left="681" w:hanging="22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C0EC0"/>
    <w:pPr>
      <w:numPr>
        <w:numId w:val="13"/>
      </w:numPr>
      <w:ind w:left="227" w:hanging="227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C0EC0"/>
    <w:pPr>
      <w:numPr>
        <w:numId w:val="14"/>
      </w:numPr>
      <w:ind w:left="454" w:hanging="227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C0EC0"/>
    <w:pPr>
      <w:numPr>
        <w:numId w:val="15"/>
      </w:numPr>
      <w:ind w:left="681" w:hanging="227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C0EC0"/>
    <w:pPr>
      <w:numPr>
        <w:numId w:val="16"/>
      </w:numPr>
      <w:ind w:left="907" w:hanging="227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C0EC0"/>
    <w:pPr>
      <w:numPr>
        <w:numId w:val="17"/>
      </w:numPr>
      <w:ind w:left="1134" w:hanging="227"/>
      <w:contextualSpacing/>
    </w:pPr>
  </w:style>
  <w:style w:type="paragraph" w:styleId="Aufzhlungszeichen2">
    <w:name w:val="List Bullet 2"/>
    <w:basedOn w:val="Standard"/>
    <w:uiPriority w:val="99"/>
    <w:semiHidden/>
    <w:rsid w:val="009D0BE3"/>
    <w:pPr>
      <w:tabs>
        <w:tab w:val="left" w:pos="454"/>
      </w:tabs>
      <w:contextualSpacing/>
    </w:pPr>
  </w:style>
  <w:style w:type="paragraph" w:styleId="Aufzhlungszeichen">
    <w:name w:val="List Bullet"/>
    <w:basedOn w:val="Standard"/>
    <w:uiPriority w:val="99"/>
    <w:semiHidden/>
    <w:rsid w:val="009D0BE3"/>
    <w:pPr>
      <w:numPr>
        <w:numId w:val="5"/>
      </w:numPr>
      <w:tabs>
        <w:tab w:val="left" w:pos="227"/>
      </w:tabs>
      <w:ind w:left="2268" w:hanging="2268"/>
      <w:contextualSpacing/>
    </w:pPr>
  </w:style>
  <w:style w:type="paragraph" w:styleId="Aufzhlungszeichen3">
    <w:name w:val="List Bullet 3"/>
    <w:basedOn w:val="Standard"/>
    <w:uiPriority w:val="99"/>
    <w:semiHidden/>
    <w:rsid w:val="009D0BE3"/>
    <w:pPr>
      <w:numPr>
        <w:numId w:val="7"/>
      </w:numPr>
      <w:ind w:left="681" w:hanging="227"/>
      <w:contextualSpacing/>
    </w:pPr>
  </w:style>
  <w:style w:type="paragraph" w:styleId="Aufzhlungszeichen4">
    <w:name w:val="List Bullet 4"/>
    <w:basedOn w:val="Standard"/>
    <w:uiPriority w:val="99"/>
    <w:semiHidden/>
    <w:rsid w:val="009D0BE3"/>
    <w:pPr>
      <w:numPr>
        <w:numId w:val="8"/>
      </w:numPr>
      <w:ind w:left="907" w:hanging="227"/>
      <w:contextualSpacing/>
    </w:pPr>
  </w:style>
  <w:style w:type="paragraph" w:styleId="Aufzhlungszeichen5">
    <w:name w:val="List Bullet 5"/>
    <w:basedOn w:val="Standard"/>
    <w:uiPriority w:val="99"/>
    <w:semiHidden/>
    <w:rsid w:val="009D0BE3"/>
    <w:pPr>
      <w:numPr>
        <w:numId w:val="9"/>
      </w:numPr>
      <w:ind w:left="1134" w:hanging="227"/>
      <w:contextualSpacing/>
    </w:pPr>
  </w:style>
  <w:style w:type="paragraph" w:styleId="Kopfzeile">
    <w:name w:val="header"/>
    <w:basedOn w:val="Standard"/>
    <w:link w:val="KopfzeileZchn"/>
    <w:rsid w:val="00183966"/>
    <w:pPr>
      <w:spacing w:line="260" w:lineRule="exact"/>
    </w:pPr>
  </w:style>
  <w:style w:type="character" w:customStyle="1" w:styleId="KopfzeileZchn">
    <w:name w:val="Kopfzeile Zchn"/>
    <w:basedOn w:val="Absatz-Standardschriftart"/>
    <w:link w:val="Kopfzeile"/>
    <w:uiPriority w:val="99"/>
    <w:rsid w:val="00183966"/>
  </w:style>
  <w:style w:type="table" w:customStyle="1" w:styleId="SGTabelle1">
    <w:name w:val="SG Tabelle 1"/>
    <w:basedOn w:val="NormaleTabelle"/>
    <w:uiPriority w:val="99"/>
    <w:rsid w:val="007F413D"/>
    <w:pPr>
      <w:spacing w:line="240" w:lineRule="auto"/>
    </w:pPr>
    <w:rPr>
      <w:sz w:val="17"/>
      <w:szCs w:val="22"/>
    </w:rPr>
    <w:tblPr>
      <w:tblBorders>
        <w:bottom w:val="single" w:sz="4" w:space="0" w:color="auto"/>
        <w:insideH w:val="single" w:sz="4" w:space="0" w:color="auto"/>
      </w:tblBorders>
    </w:tblPr>
    <w:tblStylePr w:type="firstRow">
      <w:pPr>
        <w:wordWrap/>
        <w:spacing w:beforeLines="0" w:beforeAutospacing="0" w:afterLines="0" w:afterAutospacing="0" w:line="200" w:lineRule="atLeast"/>
        <w:ind w:leftChars="0" w:left="0" w:rightChars="0" w:right="0" w:firstLineChars="0" w:firstLine="0"/>
        <w:jc w:val="left"/>
        <w:outlineLvl w:val="9"/>
      </w:pPr>
      <w:rPr>
        <w:rFonts w:ascii="Arial" w:hAnsi="Arial"/>
        <w:b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GTabelle2">
    <w:name w:val="SG Tabelle 2"/>
    <w:basedOn w:val="NormaleTabelle"/>
    <w:uiPriority w:val="99"/>
    <w:rsid w:val="00FE2BCD"/>
    <w:pPr>
      <w:spacing w:line="240" w:lineRule="auto"/>
      <w:jc w:val="right"/>
    </w:pPr>
    <w:rPr>
      <w:sz w:val="17"/>
      <w:szCs w:val="22"/>
    </w:rPr>
    <w:tblPr>
      <w:tblBorders>
        <w:insideH w:val="single" w:sz="4" w:space="0" w:color="auto"/>
      </w:tblBorders>
    </w:tblPr>
    <w:tblStylePr w:type="firstRow">
      <w:rPr>
        <w:rFonts w:ascii="Arial" w:hAnsi="Arial"/>
        <w:b/>
        <w:i w:val="0"/>
        <w:sz w:val="17"/>
      </w:rPr>
      <w:tblPr/>
      <w:trPr>
        <w:tblHeader/>
      </w:trPr>
      <w:tcPr>
        <w:tcBorders>
          <w:top w:val="nil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/>
        <w:b/>
        <w:i w:val="0"/>
        <w:sz w:val="17"/>
      </w:rPr>
      <w:tblPr/>
      <w:tcPr>
        <w:tcBorders>
          <w:top w:val="single" w:sz="8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jc w:val="left"/>
      </w:pPr>
    </w:tblStylePr>
  </w:style>
  <w:style w:type="character" w:styleId="Hyperlink">
    <w:name w:val="Hyperlink"/>
    <w:basedOn w:val="Absatz-Standardschriftart"/>
    <w:uiPriority w:val="99"/>
    <w:unhideWhenUsed/>
    <w:rsid w:val="00CA3BCA"/>
    <w:rPr>
      <w:color w:val="0000FF" w:themeColor="hyperlink"/>
      <w:u w:val="single"/>
    </w:rPr>
  </w:style>
  <w:style w:type="paragraph" w:customStyle="1" w:styleId="Aufzhlung4">
    <w:name w:val="Aufzählung4"/>
    <w:basedOn w:val="Standard"/>
    <w:uiPriority w:val="8"/>
    <w:qFormat/>
    <w:rsid w:val="00D40CFF"/>
    <w:pPr>
      <w:numPr>
        <w:numId w:val="36"/>
      </w:numPr>
      <w:ind w:left="284" w:hanging="284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4243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4243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4243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4243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424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Vorlagen\540Interne%20Mitteilung%20-%20Tab3Auswahl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FA642-0506-4C51-9856-2208C5F6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540Interne Mitteilung - Tab3Auswahl.dotm</Template>
  <TotalTime>0</TotalTime>
  <Pages>7</Pages>
  <Words>513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Ing Sub Beilage 1 Offertformular</vt:lpstr>
    </vt:vector>
  </TitlesOfParts>
  <Company>Kanton St.Gallen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Ing Sub Beilage 1 Offertformular</dc:title>
  <dc:creator>John, Marcel</dc:creator>
  <dc:description>Version 1.3 / konvertiert in WD2013</dc:description>
  <cp:lastModifiedBy>Paris Irene BD-TBA-ZD-KI</cp:lastModifiedBy>
  <cp:revision>4</cp:revision>
  <cp:lastPrinted>2011-06-29T12:02:00Z</cp:lastPrinted>
  <dcterms:created xsi:type="dcterms:W3CDTF">2021-01-08T07:44:00Z</dcterms:created>
  <dcterms:modified xsi:type="dcterms:W3CDTF">2021-02-03T09:17:00Z</dcterms:modified>
  <cp:category>Formular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orrespondenz">
    <vt:lpwstr>Brief</vt:lpwstr>
  </property>
</Properties>
</file>